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5C264" w14:textId="01C33C16" w:rsidR="009F0EF4" w:rsidRPr="009F0EF4" w:rsidRDefault="009F0EF4" w:rsidP="009F0EF4">
      <w:pPr>
        <w:suppressAutoHyphens/>
        <w:jc w:val="right"/>
        <w:textAlignment w:val="baseline"/>
        <w:rPr>
          <w:szCs w:val="24"/>
          <w:lang w:eastAsia="lt-LT"/>
        </w:rPr>
      </w:pPr>
      <w:r w:rsidRPr="009F0EF4">
        <w:rPr>
          <w:szCs w:val="24"/>
          <w:lang w:eastAsia="lt-LT"/>
        </w:rPr>
        <w:t>Projektas</w:t>
      </w:r>
    </w:p>
    <w:p w14:paraId="12592AB0" w14:textId="17E97692" w:rsidR="002B031B" w:rsidRDefault="002B031B" w:rsidP="009F25B0">
      <w:pPr>
        <w:suppressAutoHyphens/>
        <w:jc w:val="center"/>
        <w:textAlignment w:val="baseline"/>
        <w:rPr>
          <w:rFonts w:ascii="Cambria" w:hAnsi="Cambria"/>
          <w:szCs w:val="24"/>
          <w:lang w:eastAsia="lt-LT"/>
        </w:rPr>
      </w:pPr>
      <w:r>
        <w:rPr>
          <w:noProof/>
          <w:lang w:eastAsia="lt-LT"/>
        </w:rPr>
        <w:drawing>
          <wp:inline distT="0" distB="0" distL="0" distR="0" wp14:anchorId="4ABFBD2E" wp14:editId="38C96634">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60858A2" w14:textId="77777777" w:rsidR="009F25B0" w:rsidRDefault="002B031B" w:rsidP="006B3201">
      <w:pPr>
        <w:suppressAutoHyphens/>
        <w:jc w:val="center"/>
        <w:textAlignment w:val="baseline"/>
        <w:rPr>
          <w:b/>
          <w:lang w:val="en-US" w:eastAsia="zh-CN"/>
        </w:rPr>
      </w:pPr>
      <w:r>
        <w:rPr>
          <w:b/>
          <w:lang w:val="en-US" w:eastAsia="zh-CN"/>
        </w:rPr>
        <w:t xml:space="preserve">ANYKŠČIŲ RAJONO SAVIVALDYBĖS </w:t>
      </w:r>
    </w:p>
    <w:p w14:paraId="01C76DC5" w14:textId="727678E2" w:rsidR="002B031B" w:rsidRDefault="002B031B" w:rsidP="006B3201">
      <w:pPr>
        <w:suppressAutoHyphens/>
        <w:jc w:val="center"/>
        <w:textAlignment w:val="baseline"/>
        <w:rPr>
          <w:b/>
          <w:lang w:val="en-US" w:eastAsia="zh-CN"/>
        </w:rPr>
      </w:pPr>
      <w:r>
        <w:rPr>
          <w:b/>
          <w:lang w:val="en-US" w:eastAsia="zh-CN"/>
        </w:rPr>
        <w:t>TARYBA</w:t>
      </w:r>
    </w:p>
    <w:p w14:paraId="55835CD7" w14:textId="77777777" w:rsidR="006B3201" w:rsidRDefault="006B3201" w:rsidP="006B3201">
      <w:pPr>
        <w:suppressAutoHyphens/>
        <w:jc w:val="center"/>
        <w:textAlignment w:val="baseline"/>
        <w:rPr>
          <w:b/>
          <w:szCs w:val="24"/>
          <w:lang w:eastAsia="lt-LT"/>
        </w:rPr>
      </w:pPr>
    </w:p>
    <w:p w14:paraId="30E04D92" w14:textId="77777777" w:rsidR="002B031B" w:rsidRDefault="002B031B" w:rsidP="006B3201">
      <w:pPr>
        <w:suppressAutoHyphens/>
        <w:jc w:val="center"/>
        <w:textAlignment w:val="baseline"/>
        <w:rPr>
          <w:b/>
          <w:szCs w:val="24"/>
          <w:lang w:eastAsia="lt-LT"/>
        </w:rPr>
      </w:pPr>
      <w:r>
        <w:rPr>
          <w:b/>
          <w:szCs w:val="24"/>
          <w:lang w:eastAsia="lt-LT"/>
        </w:rPr>
        <w:t>SPRENDIMAS</w:t>
      </w:r>
    </w:p>
    <w:p w14:paraId="280C9F93" w14:textId="77777777" w:rsidR="000B69A8" w:rsidRDefault="000B69A8" w:rsidP="006B3201">
      <w:pPr>
        <w:jc w:val="center"/>
        <w:rPr>
          <w:b/>
          <w:bCs/>
          <w:szCs w:val="24"/>
        </w:rPr>
      </w:pPr>
      <w:r>
        <w:rPr>
          <w:b/>
          <w:caps/>
          <w:szCs w:val="24"/>
        </w:rPr>
        <w:t xml:space="preserve">DĖL </w:t>
      </w:r>
      <w:r>
        <w:rPr>
          <w:b/>
          <w:bCs/>
          <w:szCs w:val="24"/>
        </w:rPr>
        <w:t>ANYKŠČIŲ</w:t>
      </w:r>
      <w:r>
        <w:rPr>
          <w:b/>
          <w:szCs w:val="24"/>
        </w:rPr>
        <w:t xml:space="preserve"> </w:t>
      </w:r>
      <w:r>
        <w:rPr>
          <w:b/>
          <w:bCs/>
          <w:szCs w:val="24"/>
        </w:rPr>
        <w:t>RAJONO</w:t>
      </w:r>
      <w:r>
        <w:rPr>
          <w:b/>
          <w:szCs w:val="24"/>
        </w:rPr>
        <w:t xml:space="preserve"> </w:t>
      </w:r>
      <w:r>
        <w:rPr>
          <w:b/>
          <w:bCs/>
          <w:szCs w:val="24"/>
        </w:rPr>
        <w:t xml:space="preserve">SAVIVALDYBĖS STUDENTŲ </w:t>
      </w:r>
      <w:r w:rsidR="007C4464">
        <w:rPr>
          <w:b/>
          <w:bCs/>
          <w:szCs w:val="24"/>
        </w:rPr>
        <w:t>SKATINIMO</w:t>
      </w:r>
      <w:r>
        <w:rPr>
          <w:b/>
          <w:bCs/>
          <w:szCs w:val="24"/>
        </w:rPr>
        <w:t xml:space="preserve"> TVARKOS APRAŠO PATVIRTINIMO</w:t>
      </w:r>
    </w:p>
    <w:p w14:paraId="07529376" w14:textId="77777777" w:rsidR="000B69A8" w:rsidRDefault="000B69A8" w:rsidP="006B3201">
      <w:pPr>
        <w:jc w:val="center"/>
        <w:rPr>
          <w:b/>
          <w:szCs w:val="24"/>
        </w:rPr>
      </w:pPr>
    </w:p>
    <w:p w14:paraId="05EFCD2B" w14:textId="714A57E1" w:rsidR="002B031B" w:rsidRDefault="002B031B" w:rsidP="006B3201">
      <w:pPr>
        <w:suppressAutoHyphens/>
        <w:jc w:val="center"/>
        <w:textAlignment w:val="baseline"/>
        <w:rPr>
          <w:szCs w:val="24"/>
          <w:lang w:eastAsia="lt-LT"/>
        </w:rPr>
      </w:pPr>
      <w:r>
        <w:rPr>
          <w:szCs w:val="24"/>
          <w:lang w:eastAsia="lt-LT"/>
        </w:rPr>
        <w:t>202</w:t>
      </w:r>
      <w:r w:rsidR="00084E66">
        <w:rPr>
          <w:szCs w:val="24"/>
          <w:lang w:eastAsia="lt-LT"/>
        </w:rPr>
        <w:t>5</w:t>
      </w:r>
      <w:r>
        <w:rPr>
          <w:szCs w:val="24"/>
          <w:lang w:eastAsia="lt-LT"/>
        </w:rPr>
        <w:t xml:space="preserve"> m. </w:t>
      </w:r>
      <w:r w:rsidR="00084E66">
        <w:rPr>
          <w:szCs w:val="24"/>
          <w:lang w:eastAsia="lt-LT"/>
        </w:rPr>
        <w:t>sausio</w:t>
      </w:r>
      <w:r w:rsidR="00490B53">
        <w:rPr>
          <w:szCs w:val="24"/>
          <w:lang w:eastAsia="lt-LT"/>
        </w:rPr>
        <w:t xml:space="preserve"> </w:t>
      </w:r>
      <w:r w:rsidR="00C2129E">
        <w:rPr>
          <w:szCs w:val="24"/>
          <w:lang w:eastAsia="lt-LT"/>
        </w:rPr>
        <w:t>30</w:t>
      </w:r>
      <w:r>
        <w:rPr>
          <w:szCs w:val="24"/>
          <w:lang w:eastAsia="lt-LT"/>
        </w:rPr>
        <w:t xml:space="preserve"> d. Nr. 1-</w:t>
      </w:r>
      <w:r w:rsidR="00084E66">
        <w:rPr>
          <w:szCs w:val="24"/>
          <w:lang w:eastAsia="lt-LT"/>
        </w:rPr>
        <w:t>T-</w:t>
      </w:r>
      <w:r w:rsidR="00C2129E">
        <w:rPr>
          <w:szCs w:val="24"/>
          <w:lang w:eastAsia="lt-LT"/>
        </w:rPr>
        <w:t>29</w:t>
      </w:r>
    </w:p>
    <w:p w14:paraId="5B9EA00B" w14:textId="77777777" w:rsidR="002B031B" w:rsidRDefault="002B031B" w:rsidP="006B3201">
      <w:pPr>
        <w:suppressAutoHyphens/>
        <w:jc w:val="center"/>
        <w:textAlignment w:val="baseline"/>
        <w:rPr>
          <w:szCs w:val="24"/>
          <w:lang w:eastAsia="lt-LT"/>
        </w:rPr>
      </w:pPr>
      <w:r>
        <w:rPr>
          <w:szCs w:val="24"/>
          <w:lang w:eastAsia="lt-LT"/>
        </w:rPr>
        <w:t>Anykščiai</w:t>
      </w:r>
    </w:p>
    <w:p w14:paraId="6F6EB364" w14:textId="77777777" w:rsidR="002B031B" w:rsidRDefault="002B031B" w:rsidP="006B3201">
      <w:pPr>
        <w:suppressAutoHyphens/>
        <w:jc w:val="center"/>
        <w:textAlignment w:val="baseline"/>
        <w:rPr>
          <w:szCs w:val="24"/>
          <w:lang w:eastAsia="lt-LT"/>
        </w:rPr>
      </w:pPr>
    </w:p>
    <w:p w14:paraId="7AFAFDEA" w14:textId="345DC275" w:rsidR="00084E66" w:rsidRDefault="002B031B" w:rsidP="00C2129E">
      <w:pPr>
        <w:suppressAutoHyphens/>
        <w:spacing w:line="360" w:lineRule="auto"/>
        <w:ind w:firstLine="720"/>
        <w:jc w:val="both"/>
        <w:textAlignment w:val="baseline"/>
        <w:rPr>
          <w:bCs/>
          <w:szCs w:val="24"/>
        </w:rPr>
      </w:pPr>
      <w:r>
        <w:rPr>
          <w:szCs w:val="24"/>
        </w:rPr>
        <w:t xml:space="preserve">Vadovaudamasi Lietuvos Respublikos vietos savivaldos įstatymo </w:t>
      </w:r>
      <w:r>
        <w:rPr>
          <w:szCs w:val="24"/>
          <w:shd w:val="clear" w:color="auto" w:fill="FFFFFF"/>
        </w:rPr>
        <w:t>15 straipsnio 4 dalimi, 16 straipsnio 1</w:t>
      </w:r>
      <w:r>
        <w:rPr>
          <w:szCs w:val="24"/>
        </w:rPr>
        <w:t xml:space="preserve"> </w:t>
      </w:r>
      <w:r>
        <w:rPr>
          <w:szCs w:val="24"/>
          <w:shd w:val="clear" w:color="auto" w:fill="FFFFFF"/>
        </w:rPr>
        <w:t xml:space="preserve">dalimi, </w:t>
      </w:r>
      <w:r>
        <w:rPr>
          <w:szCs w:val="24"/>
        </w:rPr>
        <w:t>siekdama įgyvendinti Anykščių rajono savivaldybės 202</w:t>
      </w:r>
      <w:r w:rsidR="00084E66">
        <w:rPr>
          <w:szCs w:val="24"/>
        </w:rPr>
        <w:t>4</w:t>
      </w:r>
      <w:r>
        <w:rPr>
          <w:szCs w:val="24"/>
        </w:rPr>
        <w:t>–202</w:t>
      </w:r>
      <w:r w:rsidR="00084E66">
        <w:rPr>
          <w:szCs w:val="24"/>
        </w:rPr>
        <w:t>6</w:t>
      </w:r>
      <w:r>
        <w:rPr>
          <w:szCs w:val="24"/>
        </w:rPr>
        <w:t xml:space="preserve"> metų </w:t>
      </w:r>
      <w:r w:rsidR="00CE191E">
        <w:rPr>
          <w:szCs w:val="24"/>
        </w:rPr>
        <w:t xml:space="preserve">strateginio </w:t>
      </w:r>
      <w:r>
        <w:rPr>
          <w:szCs w:val="24"/>
        </w:rPr>
        <w:t>veiklos plano, patvirtinto Anykščių rajono savivaldybės tarybos 202</w:t>
      </w:r>
      <w:r w:rsidR="00084E66">
        <w:rPr>
          <w:szCs w:val="24"/>
        </w:rPr>
        <w:t>4</w:t>
      </w:r>
      <w:r>
        <w:rPr>
          <w:szCs w:val="24"/>
        </w:rPr>
        <w:t xml:space="preserve"> m. </w:t>
      </w:r>
      <w:r w:rsidRPr="00BB1DEE">
        <w:rPr>
          <w:szCs w:val="24"/>
        </w:rPr>
        <w:t>sausio 2</w:t>
      </w:r>
      <w:r w:rsidR="00520C73" w:rsidRPr="00BB1DEE">
        <w:rPr>
          <w:szCs w:val="24"/>
        </w:rPr>
        <w:t>5</w:t>
      </w:r>
      <w:r w:rsidRPr="00BB1DEE">
        <w:rPr>
          <w:szCs w:val="24"/>
        </w:rPr>
        <w:t xml:space="preserve"> d. sprendimu </w:t>
      </w:r>
      <w:bookmarkStart w:id="0" w:name="n_0"/>
      <w:r w:rsidR="006B3201" w:rsidRPr="00BB1DEE">
        <w:rPr>
          <w:szCs w:val="24"/>
        </w:rPr>
        <w:t xml:space="preserve">Nr. 1-TS-1 </w:t>
      </w:r>
      <w:bookmarkEnd w:id="0"/>
      <w:r w:rsidRPr="00BB1DEE">
        <w:rPr>
          <w:szCs w:val="24"/>
        </w:rPr>
        <w:t>„Dėl Anykščių rajono savivaldybės 202</w:t>
      </w:r>
      <w:r w:rsidR="00084E66" w:rsidRPr="00BB1DEE">
        <w:rPr>
          <w:szCs w:val="24"/>
        </w:rPr>
        <w:t>4</w:t>
      </w:r>
      <w:r w:rsidRPr="00BB1DEE">
        <w:rPr>
          <w:szCs w:val="24"/>
        </w:rPr>
        <w:t>–202</w:t>
      </w:r>
      <w:r w:rsidR="00084E66" w:rsidRPr="00BB1DEE">
        <w:rPr>
          <w:szCs w:val="24"/>
        </w:rPr>
        <w:t>6</w:t>
      </w:r>
      <w:r w:rsidRPr="00BB1DEE">
        <w:rPr>
          <w:szCs w:val="24"/>
        </w:rPr>
        <w:t xml:space="preserve"> metų strateginio ve</w:t>
      </w:r>
      <w:r>
        <w:rPr>
          <w:szCs w:val="24"/>
        </w:rPr>
        <w:t>iklos plano patvirtinimo“,</w:t>
      </w:r>
      <w:r>
        <w:rPr>
          <w:b/>
          <w:bCs/>
        </w:rPr>
        <w:t xml:space="preserve"> </w:t>
      </w:r>
      <w:r>
        <w:rPr>
          <w:bCs/>
          <w:szCs w:val="24"/>
        </w:rPr>
        <w:t>6 programos „Kokybiškos švietimo sistemos kūrimo, sporto skatinimo ir jaunimo užimtumo programa“ 6.1.2.</w:t>
      </w:r>
      <w:r w:rsidR="000B69A8">
        <w:rPr>
          <w:bCs/>
          <w:szCs w:val="24"/>
        </w:rPr>
        <w:t>04</w:t>
      </w:r>
      <w:r>
        <w:rPr>
          <w:bCs/>
          <w:szCs w:val="24"/>
        </w:rPr>
        <w:t xml:space="preserve"> priemonę „</w:t>
      </w:r>
      <w:r w:rsidR="000B69A8">
        <w:rPr>
          <w:bCs/>
          <w:szCs w:val="24"/>
        </w:rPr>
        <w:t>Studentų skatinimas</w:t>
      </w:r>
      <w:r>
        <w:rPr>
          <w:bCs/>
          <w:szCs w:val="24"/>
        </w:rPr>
        <w:t>“</w:t>
      </w:r>
      <w:r>
        <w:rPr>
          <w:szCs w:val="24"/>
        </w:rPr>
        <w:t xml:space="preserve">, </w:t>
      </w:r>
      <w:r w:rsidR="00084E66">
        <w:rPr>
          <w:szCs w:val="24"/>
          <w:shd w:val="clear" w:color="auto" w:fill="FFFFFF"/>
        </w:rPr>
        <w:t>atsižvelgdama į Anykščių rajono savivaldybės studentų skatinimo komisijos, patvirtintos Anykščių rajono savivaldybės mero 2024 m. liepos 3 d. potvarkiu Nr. 1-MP-368 „Dėl Anykščių rajono savivaldybės studentų skatinimo komisijos patvirtinimo“, 2024 m. rugsėjo 20 d. posėdžio nutarimą (2024-09-23 protokolas Nr. 1-VL-170)</w:t>
      </w:r>
      <w:r w:rsidR="00084E66">
        <w:rPr>
          <w:szCs w:val="24"/>
        </w:rPr>
        <w:t xml:space="preserve">, </w:t>
      </w:r>
      <w:r w:rsidR="00084E66">
        <w:rPr>
          <w:bCs/>
          <w:szCs w:val="24"/>
        </w:rPr>
        <w:t>Anykščių rajono savivaldybės taryba n u s p r e n d ž i a:</w:t>
      </w:r>
    </w:p>
    <w:p w14:paraId="5C24FF6F" w14:textId="77777777" w:rsidR="002B031B" w:rsidRDefault="000B69A8" w:rsidP="00C2129E">
      <w:pPr>
        <w:pStyle w:val="Pagrindinistekstas"/>
        <w:numPr>
          <w:ilvl w:val="0"/>
          <w:numId w:val="10"/>
        </w:numPr>
        <w:tabs>
          <w:tab w:val="left" w:pos="567"/>
          <w:tab w:val="left" w:pos="993"/>
        </w:tabs>
        <w:spacing w:line="360" w:lineRule="auto"/>
        <w:ind w:left="0" w:firstLine="720"/>
      </w:pPr>
      <w:r>
        <w:t>Patvirtinti</w:t>
      </w:r>
      <w:r w:rsidR="002B031B">
        <w:t xml:space="preserve"> A</w:t>
      </w:r>
      <w:r w:rsidR="002B031B">
        <w:rPr>
          <w:szCs w:val="24"/>
          <w:lang w:eastAsia="lt-LT"/>
        </w:rPr>
        <w:t xml:space="preserve">nykščių rajono savivaldybės </w:t>
      </w:r>
      <w:r>
        <w:rPr>
          <w:szCs w:val="24"/>
          <w:lang w:eastAsia="lt-LT"/>
        </w:rPr>
        <w:t xml:space="preserve">studentų </w:t>
      </w:r>
      <w:r w:rsidR="007C4464">
        <w:rPr>
          <w:szCs w:val="24"/>
          <w:lang w:eastAsia="lt-LT"/>
        </w:rPr>
        <w:t xml:space="preserve">skatinimo </w:t>
      </w:r>
      <w:r>
        <w:rPr>
          <w:szCs w:val="24"/>
          <w:lang w:eastAsia="lt-LT"/>
        </w:rPr>
        <w:t>tvarkos aprašą</w:t>
      </w:r>
      <w:r w:rsidR="002B031B">
        <w:rPr>
          <w:szCs w:val="24"/>
          <w:lang w:eastAsia="lt-LT"/>
        </w:rPr>
        <w:t xml:space="preserve"> (pridedama)</w:t>
      </w:r>
      <w:r w:rsidR="002B031B">
        <w:t>.</w:t>
      </w:r>
    </w:p>
    <w:p w14:paraId="12682F93" w14:textId="77777777" w:rsidR="002E46FB" w:rsidRPr="002E46FB" w:rsidRDefault="004773DA" w:rsidP="00C2129E">
      <w:pPr>
        <w:pStyle w:val="Sraopastraipa"/>
        <w:widowControl w:val="0"/>
        <w:numPr>
          <w:ilvl w:val="0"/>
          <w:numId w:val="10"/>
        </w:numPr>
        <w:tabs>
          <w:tab w:val="left" w:pos="993"/>
        </w:tabs>
        <w:overflowPunct w:val="0"/>
        <w:autoSpaceDE w:val="0"/>
        <w:autoSpaceDN w:val="0"/>
        <w:spacing w:line="360" w:lineRule="auto"/>
        <w:ind w:left="0" w:firstLine="720"/>
        <w:contextualSpacing w:val="0"/>
        <w:jc w:val="both"/>
        <w:rPr>
          <w:szCs w:val="24"/>
        </w:rPr>
      </w:pPr>
      <w:r w:rsidRPr="001D2715">
        <w:t>N</w:t>
      </w:r>
      <w:r w:rsidR="001D2715" w:rsidRPr="001D2715">
        <w:t>ustatyti</w:t>
      </w:r>
      <w:r w:rsidR="001D2715">
        <w:t>, kad</w:t>
      </w:r>
      <w:r w:rsidRPr="001D2715">
        <w:t xml:space="preserve"> </w:t>
      </w:r>
      <w:r>
        <w:t xml:space="preserve">Savivaldybės stipendijų mokėjimą </w:t>
      </w:r>
      <w:r w:rsidR="001D2715">
        <w:t xml:space="preserve">studentams, kuriems </w:t>
      </w:r>
      <w:r>
        <w:t>2020–202</w:t>
      </w:r>
      <w:r w:rsidR="002730AB">
        <w:t>3</w:t>
      </w:r>
      <w:r>
        <w:t xml:space="preserve"> metais </w:t>
      </w:r>
      <w:r w:rsidR="001D2715">
        <w:t xml:space="preserve">buvo skirtos </w:t>
      </w:r>
      <w:r w:rsidR="00121747">
        <w:t xml:space="preserve">Savivaldybės </w:t>
      </w:r>
      <w:r>
        <w:t>stipendij</w:t>
      </w:r>
      <w:r w:rsidR="001D2715">
        <w:t xml:space="preserve">os ir </w:t>
      </w:r>
      <w:r>
        <w:t>su jais sudaryt</w:t>
      </w:r>
      <w:r w:rsidR="001D2715">
        <w:t>o</w:t>
      </w:r>
      <w:r>
        <w:t>s Savivaldybės stipendijos skyrimo sutart</w:t>
      </w:r>
      <w:r w:rsidR="001D2715">
        <w:t>ys, tęsti</w:t>
      </w:r>
      <w:r>
        <w:t xml:space="preserve"> iki visiško įsipareigojimų įvykdymo</w:t>
      </w:r>
      <w:r w:rsidR="00EB539C">
        <w:t>, laikantis šių nuostatų</w:t>
      </w:r>
      <w:r>
        <w:t>:</w:t>
      </w:r>
    </w:p>
    <w:p w14:paraId="41F5E39C" w14:textId="51D4C6B8" w:rsidR="004773DA" w:rsidRPr="005F42A5" w:rsidRDefault="002730AB" w:rsidP="00C2129E">
      <w:pPr>
        <w:pStyle w:val="Sraopastraipa"/>
        <w:widowControl w:val="0"/>
        <w:overflowPunct w:val="0"/>
        <w:autoSpaceDE w:val="0"/>
        <w:autoSpaceDN w:val="0"/>
        <w:spacing w:line="360" w:lineRule="auto"/>
        <w:ind w:left="0" w:firstLine="720"/>
        <w:contextualSpacing w:val="0"/>
        <w:jc w:val="both"/>
        <w:rPr>
          <w:rFonts w:ascii="TimesLT" w:hAnsi="TimesLT" w:cs="Calibri"/>
          <w:strike/>
          <w:lang w:eastAsia="ar-SA"/>
        </w:rPr>
      </w:pPr>
      <w:r w:rsidRPr="005F42A5">
        <w:t>2</w:t>
      </w:r>
      <w:r w:rsidR="004773DA" w:rsidRPr="005F42A5">
        <w:t>.1. Savivaldybės stipendiją gaunantis studentas kas</w:t>
      </w:r>
      <w:r w:rsidR="002E46FB" w:rsidRPr="005F42A5">
        <w:t>met</w:t>
      </w:r>
      <w:r w:rsidR="002E46FB" w:rsidRPr="005F42A5">
        <w:rPr>
          <w:szCs w:val="24"/>
        </w:rPr>
        <w:t xml:space="preserve">, iki rugsėjo 15 d. (už pavasario semestrą) ir iki vasario 25 d. (už rudens semestrą), priemonę koordinuojančiam Savivaldybės skyriui </w:t>
      </w:r>
      <w:r w:rsidR="00CA76CF">
        <w:rPr>
          <w:szCs w:val="24"/>
        </w:rPr>
        <w:t xml:space="preserve">turi </w:t>
      </w:r>
      <w:r w:rsidR="002E46FB" w:rsidRPr="005F42A5">
        <w:rPr>
          <w:szCs w:val="24"/>
        </w:rPr>
        <w:t xml:space="preserve">pateikti aukštosios mokyklos, kurioje jis mokosi, pažymą apie mokymosi rezultatus; </w:t>
      </w:r>
      <w:r w:rsidR="002E46FB" w:rsidRPr="005F42A5">
        <w:rPr>
          <w:strike/>
        </w:rPr>
        <w:t xml:space="preserve"> </w:t>
      </w:r>
    </w:p>
    <w:p w14:paraId="11299CE9" w14:textId="4C5F1038" w:rsidR="004773DA" w:rsidRDefault="002730AB" w:rsidP="00C2129E">
      <w:pPr>
        <w:spacing w:line="360" w:lineRule="auto"/>
        <w:ind w:firstLine="720"/>
        <w:jc w:val="both"/>
        <w:rPr>
          <w:rFonts w:ascii="Calibri" w:hAnsi="Calibri"/>
        </w:rPr>
      </w:pPr>
      <w:r>
        <w:rPr>
          <w:lang w:eastAsia="ar-SA"/>
        </w:rPr>
        <w:t>2</w:t>
      </w:r>
      <w:r w:rsidR="004773DA">
        <w:rPr>
          <w:lang w:eastAsia="ar-SA"/>
        </w:rPr>
        <w:t>.2.</w:t>
      </w:r>
      <w:r w:rsidR="004773DA">
        <w:t xml:space="preserve"> nepažangiam studentui, turinčiam įsiskolinimų, nutraukusiam studijas ar išbraukus jį iš studentų sąrašų, taip pat nepateikusiam pažymos apie semestro rezultatus, Savivaldybės stipendijos mokėjimas nutraukiamas </w:t>
      </w:r>
      <w:r w:rsidR="009E7170">
        <w:t>Savivaldybės a</w:t>
      </w:r>
      <w:r w:rsidR="00084E66">
        <w:t>dministracijos direktoriaus įsakymu</w:t>
      </w:r>
      <w:r w:rsidR="004773DA">
        <w:t>;</w:t>
      </w:r>
    </w:p>
    <w:p w14:paraId="047543D5" w14:textId="1EA269F9" w:rsidR="004773DA" w:rsidRDefault="002730AB" w:rsidP="00C2129E">
      <w:pPr>
        <w:spacing w:line="360" w:lineRule="auto"/>
        <w:ind w:firstLine="720"/>
        <w:jc w:val="both"/>
      </w:pPr>
      <w:r>
        <w:t>2</w:t>
      </w:r>
      <w:r w:rsidR="004773DA">
        <w:t xml:space="preserve">.3. </w:t>
      </w:r>
      <w:r w:rsidR="00946013">
        <w:t>s</w:t>
      </w:r>
      <w:r w:rsidR="004773DA">
        <w:t xml:space="preserve">tudentui laikinai nutraukus studijas (išėjus akademinių atostogų) stipendijos mokėjimas </w:t>
      </w:r>
      <w:r w:rsidR="00B13AE9">
        <w:t>Savivaldybės a</w:t>
      </w:r>
      <w:r w:rsidR="00084E66">
        <w:t>dministracijos direktoriaus įsakymu</w:t>
      </w:r>
      <w:r w:rsidR="004773DA">
        <w:t xml:space="preserve"> sustabdomas. Kitais metais vėl tęsiant studijas toje pačioje aukštojoje mokymo įstaigoje, Savivaldybės stipendijos mokėjimas studento prašymu, pateikus aukštosios mokyklos pažymą apie studijų atnaujinimą, tęsiamas </w:t>
      </w:r>
      <w:r w:rsidR="00B13AE9">
        <w:t>Savivaldybės a</w:t>
      </w:r>
      <w:r w:rsidR="00084E66">
        <w:t>dministracijos direktoriaus įsakymu</w:t>
      </w:r>
      <w:r w:rsidR="004773DA">
        <w:t>;</w:t>
      </w:r>
    </w:p>
    <w:p w14:paraId="21B7E3CD" w14:textId="77777777" w:rsidR="004773DA" w:rsidRDefault="002730AB" w:rsidP="00C2129E">
      <w:pPr>
        <w:spacing w:line="360" w:lineRule="auto"/>
        <w:ind w:firstLine="720"/>
        <w:jc w:val="both"/>
        <w:rPr>
          <w:rFonts w:ascii="TimesNewRomanPSMT" w:hAnsi="TimesNewRomanPSMT"/>
        </w:rPr>
      </w:pPr>
      <w:r>
        <w:lastRenderedPageBreak/>
        <w:t>2</w:t>
      </w:r>
      <w:r w:rsidR="004773DA">
        <w:t xml:space="preserve">.4. </w:t>
      </w:r>
      <w:r w:rsidR="00946013">
        <w:t>s</w:t>
      </w:r>
      <w:r w:rsidR="004773DA">
        <w:t>tudentai atsako u</w:t>
      </w:r>
      <w:r w:rsidR="004773DA">
        <w:rPr>
          <w:rFonts w:ascii="TimesNewRomanPSMT" w:hAnsi="TimesNewRomanPSMT"/>
        </w:rPr>
        <w:t>ž pateiktų dokumentų teisingumą;</w:t>
      </w:r>
    </w:p>
    <w:p w14:paraId="26AAE366" w14:textId="77777777" w:rsidR="004773DA" w:rsidRDefault="002730AB" w:rsidP="00C2129E">
      <w:pPr>
        <w:spacing w:line="360" w:lineRule="auto"/>
        <w:ind w:firstLine="720"/>
        <w:jc w:val="both"/>
        <w:rPr>
          <w:rFonts w:ascii="TimesLT" w:hAnsi="TimesLT"/>
        </w:rPr>
      </w:pPr>
      <w:r>
        <w:t>2</w:t>
      </w:r>
      <w:r w:rsidR="004773DA">
        <w:t xml:space="preserve">.5. </w:t>
      </w:r>
      <w:r w:rsidR="00946013">
        <w:t>s</w:t>
      </w:r>
      <w:r w:rsidR="004773DA">
        <w:t>tudentų pateikti dokumentai saugomi teisės aktų nustatyta tvarka.</w:t>
      </w:r>
    </w:p>
    <w:p w14:paraId="04E2952D" w14:textId="1026CA1C" w:rsidR="00D61F0F" w:rsidRDefault="00B47078" w:rsidP="00C2129E">
      <w:pPr>
        <w:pStyle w:val="Pagrindinistekstas"/>
        <w:tabs>
          <w:tab w:val="left" w:pos="720"/>
          <w:tab w:val="left" w:pos="993"/>
        </w:tabs>
        <w:spacing w:line="360" w:lineRule="auto"/>
        <w:ind w:firstLine="720"/>
        <w:rPr>
          <w:szCs w:val="24"/>
          <w:lang w:eastAsia="lt-LT"/>
        </w:rPr>
      </w:pPr>
      <w:r>
        <w:t xml:space="preserve">3. Pripažinti netekusiu galios Anykščių rajono savivaldybės tarybos </w:t>
      </w:r>
      <w:fldSimple w:instr=" FILLIN &quot;data&quot; \* MERGEFORMAT ">
        <w:r>
          <w:t xml:space="preserve">2023 m. </w:t>
        </w:r>
        <w:r w:rsidR="00084E66">
          <w:t>lapkričio 30</w:t>
        </w:r>
        <w:r>
          <w:t xml:space="preserve"> d.</w:t>
        </w:r>
      </w:fldSimple>
      <w:r>
        <w:t xml:space="preserve"> sprendimą </w:t>
      </w:r>
      <w:bookmarkStart w:id="1" w:name="n_1"/>
      <w:r w:rsidR="006B3201" w:rsidRPr="006B3201">
        <w:t>Nr. 1-TS-</w:t>
      </w:r>
      <w:r w:rsidR="00084E66">
        <w:t>316</w:t>
      </w:r>
      <w:r w:rsidR="006B3201" w:rsidRPr="006B3201">
        <w:t xml:space="preserve"> </w:t>
      </w:r>
      <w:bookmarkEnd w:id="1"/>
      <w:r>
        <w:t>„D</w:t>
      </w:r>
      <w:r w:rsidRPr="00B47078">
        <w:rPr>
          <w:szCs w:val="24"/>
          <w:lang w:eastAsia="lt-LT"/>
        </w:rPr>
        <w:t>ėl Anykščių rajono savivaldybės studentų skatinimo tvarkos aprašo patvirtinimo“</w:t>
      </w:r>
      <w:r>
        <w:rPr>
          <w:szCs w:val="24"/>
          <w:lang w:eastAsia="lt-LT"/>
        </w:rPr>
        <w:t>.</w:t>
      </w:r>
    </w:p>
    <w:p w14:paraId="1EE46391" w14:textId="5F8E57B2" w:rsidR="002B031B" w:rsidRDefault="002B031B" w:rsidP="00C2129E">
      <w:pPr>
        <w:suppressAutoHyphens/>
        <w:spacing w:line="360" w:lineRule="auto"/>
        <w:ind w:firstLine="720"/>
        <w:jc w:val="both"/>
        <w:textAlignment w:val="baseline"/>
        <w:rPr>
          <w:szCs w:val="24"/>
          <w:lang w:eastAsia="lt-LT"/>
        </w:rPr>
      </w:pPr>
      <w:r>
        <w:rPr>
          <w:szCs w:val="24"/>
          <w:lang w:eastAsia="lt-LT"/>
        </w:rPr>
        <w:t xml:space="preserve">Šis sprendimas skelbiamas Teisės aktų registre ir Anykščių rajono savivaldybės interneto svetainėje </w:t>
      </w:r>
      <w:hyperlink r:id="rId9" w:history="1">
        <w:r>
          <w:rPr>
            <w:rStyle w:val="Hipersaitas"/>
            <w:szCs w:val="24"/>
            <w:lang w:eastAsia="lt-LT"/>
          </w:rPr>
          <w:t>www.anyksciai.lt</w:t>
        </w:r>
      </w:hyperlink>
      <w:r>
        <w:rPr>
          <w:szCs w:val="24"/>
          <w:lang w:eastAsia="lt-LT"/>
        </w:rPr>
        <w:t>.</w:t>
      </w:r>
    </w:p>
    <w:p w14:paraId="3ACC684D" w14:textId="77777777" w:rsidR="002B031B" w:rsidRDefault="002B031B" w:rsidP="00C2129E">
      <w:pPr>
        <w:suppressAutoHyphens/>
        <w:ind w:firstLine="720"/>
        <w:jc w:val="both"/>
        <w:textAlignment w:val="baseline"/>
        <w:rPr>
          <w:szCs w:val="24"/>
          <w:lang w:eastAsia="lt-LT"/>
        </w:rPr>
      </w:pPr>
    </w:p>
    <w:p w14:paraId="4ECA1568" w14:textId="77777777" w:rsidR="002B031B" w:rsidRDefault="002B031B" w:rsidP="002B031B">
      <w:pPr>
        <w:suppressAutoHyphens/>
        <w:jc w:val="both"/>
        <w:textAlignment w:val="baseline"/>
        <w:rPr>
          <w:szCs w:val="24"/>
          <w:lang w:eastAsia="lt-LT"/>
        </w:rPr>
      </w:pPr>
    </w:p>
    <w:p w14:paraId="39A422E7" w14:textId="3C5DDD77" w:rsidR="002B031B" w:rsidRDefault="000E1DE6" w:rsidP="002B031B">
      <w:pPr>
        <w:suppressAutoHyphens/>
        <w:jc w:val="both"/>
        <w:textAlignment w:val="baseline"/>
        <w:rPr>
          <w:szCs w:val="24"/>
          <w:lang w:eastAsia="lt-LT"/>
        </w:rPr>
      </w:pPr>
      <w:r>
        <w:rPr>
          <w:szCs w:val="24"/>
          <w:lang w:eastAsia="lt-LT"/>
        </w:rPr>
        <w:t>M</w:t>
      </w:r>
      <w:r w:rsidR="002B031B">
        <w:rPr>
          <w:szCs w:val="24"/>
          <w:lang w:eastAsia="lt-LT"/>
        </w:rPr>
        <w:t>eras</w:t>
      </w:r>
      <w:r w:rsidR="002B031B">
        <w:rPr>
          <w:szCs w:val="24"/>
          <w:lang w:eastAsia="lt-LT"/>
        </w:rPr>
        <w:tab/>
      </w:r>
      <w:r w:rsidR="002B031B">
        <w:rPr>
          <w:szCs w:val="24"/>
          <w:lang w:eastAsia="lt-LT"/>
        </w:rPr>
        <w:tab/>
      </w:r>
      <w:r w:rsidR="002B031B">
        <w:rPr>
          <w:szCs w:val="24"/>
          <w:lang w:eastAsia="lt-LT"/>
        </w:rPr>
        <w:tab/>
      </w:r>
      <w:r w:rsidR="00F61CED">
        <w:rPr>
          <w:szCs w:val="24"/>
          <w:lang w:eastAsia="lt-LT"/>
        </w:rPr>
        <w:tab/>
      </w:r>
      <w:r w:rsidR="00F61CED">
        <w:rPr>
          <w:szCs w:val="24"/>
          <w:lang w:eastAsia="lt-LT"/>
        </w:rPr>
        <w:tab/>
      </w:r>
      <w:r w:rsidR="00F61CED">
        <w:rPr>
          <w:szCs w:val="24"/>
          <w:lang w:eastAsia="lt-LT"/>
        </w:rPr>
        <w:tab/>
      </w:r>
      <w:r w:rsidR="006B3201">
        <w:rPr>
          <w:szCs w:val="24"/>
          <w:lang w:eastAsia="lt-LT"/>
        </w:rPr>
        <w:t xml:space="preserve">            </w:t>
      </w:r>
      <w:r w:rsidR="002B031B">
        <w:rPr>
          <w:szCs w:val="24"/>
          <w:lang w:eastAsia="lt-LT"/>
        </w:rPr>
        <w:t>Kęstutis Tubis</w:t>
      </w:r>
    </w:p>
    <w:p w14:paraId="7805E795" w14:textId="159238AA" w:rsidR="00CA76CF" w:rsidRDefault="00CA76CF" w:rsidP="002B031B">
      <w:pPr>
        <w:suppressAutoHyphens/>
        <w:jc w:val="both"/>
        <w:textAlignment w:val="baseline"/>
        <w:rPr>
          <w:szCs w:val="24"/>
          <w:lang w:eastAsia="lt-LT"/>
        </w:rPr>
      </w:pPr>
    </w:p>
    <w:p w14:paraId="25949D36" w14:textId="515FF715" w:rsidR="00CA76CF" w:rsidRDefault="00CA76CF" w:rsidP="002B031B">
      <w:pPr>
        <w:suppressAutoHyphens/>
        <w:jc w:val="both"/>
        <w:textAlignment w:val="baseline"/>
        <w:rPr>
          <w:szCs w:val="24"/>
          <w:lang w:eastAsia="lt-LT"/>
        </w:rPr>
      </w:pPr>
    </w:p>
    <w:p w14:paraId="6996D1FE" w14:textId="77777777" w:rsidR="00CA76CF" w:rsidRDefault="00CA76CF" w:rsidP="002B031B">
      <w:pPr>
        <w:suppressAutoHyphens/>
        <w:jc w:val="both"/>
        <w:textAlignment w:val="baseline"/>
        <w:rPr>
          <w:szCs w:val="24"/>
          <w:lang w:eastAsia="lt-LT"/>
        </w:rPr>
      </w:pPr>
    </w:p>
    <w:p w14:paraId="07BE3DC3" w14:textId="7EDB9B09" w:rsidR="00520C73" w:rsidRPr="00520C73" w:rsidRDefault="00F61CED" w:rsidP="00520C73">
      <w:pPr>
        <w:jc w:val="center"/>
        <w:textAlignment w:val="baseline"/>
        <w:rPr>
          <w:color w:val="000000"/>
          <w:sz w:val="27"/>
          <w:szCs w:val="27"/>
          <w:lang w:val="en-US"/>
        </w:rPr>
      </w:pPr>
      <w:r>
        <w:rPr>
          <w:color w:val="000000"/>
          <w:szCs w:val="24"/>
          <w:lang w:eastAsia="lt-LT"/>
        </w:rPr>
        <w:br w:type="page"/>
      </w:r>
    </w:p>
    <w:p w14:paraId="28F82471" w14:textId="77777777" w:rsidR="00E91CB6" w:rsidRDefault="00E91CB6" w:rsidP="00F61CED">
      <w:pPr>
        <w:ind w:left="4962"/>
        <w:jc w:val="both"/>
        <w:rPr>
          <w:szCs w:val="24"/>
        </w:rPr>
      </w:pPr>
      <w:r>
        <w:rPr>
          <w:szCs w:val="24"/>
        </w:rPr>
        <w:lastRenderedPageBreak/>
        <w:t>PATVIRTINTA</w:t>
      </w:r>
    </w:p>
    <w:p w14:paraId="529ABA7F" w14:textId="77777777" w:rsidR="00E91CB6" w:rsidRDefault="00E91CB6" w:rsidP="00F61CED">
      <w:pPr>
        <w:ind w:left="4962"/>
        <w:jc w:val="both"/>
        <w:rPr>
          <w:szCs w:val="24"/>
        </w:rPr>
      </w:pPr>
      <w:r>
        <w:rPr>
          <w:szCs w:val="24"/>
        </w:rPr>
        <w:t>Anykščių rajono savivaldybės tarybos</w:t>
      </w:r>
    </w:p>
    <w:p w14:paraId="14F183DD" w14:textId="707BA4E7" w:rsidR="00E91CB6" w:rsidRDefault="00E91CB6" w:rsidP="00F61CED">
      <w:pPr>
        <w:ind w:left="4962"/>
        <w:jc w:val="both"/>
        <w:rPr>
          <w:szCs w:val="24"/>
        </w:rPr>
      </w:pPr>
      <w:r>
        <w:rPr>
          <w:szCs w:val="24"/>
        </w:rPr>
        <w:t>202</w:t>
      </w:r>
      <w:r w:rsidR="00C037A4">
        <w:rPr>
          <w:szCs w:val="24"/>
        </w:rPr>
        <w:t>5</w:t>
      </w:r>
      <w:r>
        <w:rPr>
          <w:szCs w:val="24"/>
        </w:rPr>
        <w:t xml:space="preserve"> m. </w:t>
      </w:r>
      <w:r w:rsidR="00C037A4">
        <w:rPr>
          <w:szCs w:val="24"/>
        </w:rPr>
        <w:t xml:space="preserve">sausio </w:t>
      </w:r>
      <w:r w:rsidR="00C2129E">
        <w:rPr>
          <w:szCs w:val="24"/>
        </w:rPr>
        <w:t>30</w:t>
      </w:r>
      <w:r>
        <w:rPr>
          <w:szCs w:val="24"/>
        </w:rPr>
        <w:t xml:space="preserve"> d. sprendimu Nr. 1-T-</w:t>
      </w:r>
      <w:r w:rsidR="00C2129E">
        <w:rPr>
          <w:szCs w:val="24"/>
        </w:rPr>
        <w:t>29</w:t>
      </w:r>
    </w:p>
    <w:p w14:paraId="105C7414" w14:textId="77777777" w:rsidR="00E91CB6" w:rsidRDefault="00E91CB6" w:rsidP="00E91CB6">
      <w:pPr>
        <w:rPr>
          <w:b/>
          <w:szCs w:val="24"/>
        </w:rPr>
      </w:pPr>
    </w:p>
    <w:p w14:paraId="45DDDEFC" w14:textId="77777777" w:rsidR="00E91CB6" w:rsidRDefault="00E91CB6" w:rsidP="00E91CB6">
      <w:pPr>
        <w:jc w:val="center"/>
        <w:rPr>
          <w:b/>
          <w:szCs w:val="24"/>
        </w:rPr>
      </w:pPr>
      <w:r>
        <w:rPr>
          <w:b/>
          <w:szCs w:val="24"/>
        </w:rPr>
        <w:t>ANYKŠČIŲ RAJONO SAVIVALDYBĖS STUDENTŲ SKATINIMO TVARKOS</w:t>
      </w:r>
    </w:p>
    <w:p w14:paraId="6BC03A78" w14:textId="77777777" w:rsidR="00E91CB6" w:rsidRDefault="00E91CB6" w:rsidP="00E91CB6">
      <w:pPr>
        <w:jc w:val="center"/>
        <w:rPr>
          <w:b/>
          <w:szCs w:val="24"/>
        </w:rPr>
      </w:pPr>
      <w:r>
        <w:rPr>
          <w:b/>
          <w:szCs w:val="24"/>
        </w:rPr>
        <w:t>APRAŠAS</w:t>
      </w:r>
    </w:p>
    <w:p w14:paraId="488FEE07" w14:textId="77777777" w:rsidR="00E91CB6" w:rsidRDefault="00E91CB6" w:rsidP="00E91CB6">
      <w:pPr>
        <w:jc w:val="center"/>
        <w:rPr>
          <w:b/>
          <w:szCs w:val="24"/>
        </w:rPr>
      </w:pPr>
    </w:p>
    <w:p w14:paraId="54AB53B0" w14:textId="77777777" w:rsidR="00E91CB6" w:rsidRDefault="00E91CB6" w:rsidP="00E91CB6">
      <w:pPr>
        <w:jc w:val="center"/>
        <w:rPr>
          <w:b/>
          <w:szCs w:val="24"/>
        </w:rPr>
      </w:pPr>
      <w:r>
        <w:rPr>
          <w:b/>
          <w:szCs w:val="24"/>
        </w:rPr>
        <w:t>I SKYRIUS</w:t>
      </w:r>
    </w:p>
    <w:p w14:paraId="4BB67C46" w14:textId="77777777" w:rsidR="00E91CB6" w:rsidRPr="009F47EE" w:rsidRDefault="00E91CB6" w:rsidP="00E91CB6">
      <w:pPr>
        <w:jc w:val="center"/>
        <w:rPr>
          <w:b/>
          <w:szCs w:val="24"/>
        </w:rPr>
      </w:pPr>
      <w:r>
        <w:rPr>
          <w:b/>
          <w:szCs w:val="24"/>
        </w:rPr>
        <w:t xml:space="preserve">BENDROSIOS </w:t>
      </w:r>
      <w:r w:rsidRPr="009F47EE">
        <w:rPr>
          <w:b/>
          <w:szCs w:val="24"/>
        </w:rPr>
        <w:t>NUOSTATOS</w:t>
      </w:r>
    </w:p>
    <w:p w14:paraId="32CA7481" w14:textId="77777777" w:rsidR="00E91CB6" w:rsidRPr="009F47EE" w:rsidRDefault="00E91CB6" w:rsidP="00E91CB6">
      <w:pPr>
        <w:jc w:val="center"/>
        <w:rPr>
          <w:b/>
          <w:szCs w:val="24"/>
        </w:rPr>
      </w:pPr>
    </w:p>
    <w:p w14:paraId="1BE441FF" w14:textId="3F047492" w:rsidR="00E91CB6" w:rsidRPr="009F47EE" w:rsidRDefault="00E91CB6" w:rsidP="00E91CB6">
      <w:pPr>
        <w:pStyle w:val="Sraopastraipa"/>
        <w:widowControl w:val="0"/>
        <w:numPr>
          <w:ilvl w:val="0"/>
          <w:numId w:val="2"/>
        </w:numPr>
        <w:tabs>
          <w:tab w:val="left" w:pos="1170"/>
        </w:tabs>
        <w:autoSpaceDE w:val="0"/>
        <w:autoSpaceDN w:val="0"/>
        <w:ind w:left="0" w:firstLine="900"/>
        <w:contextualSpacing w:val="0"/>
        <w:jc w:val="both"/>
        <w:rPr>
          <w:strike/>
          <w:szCs w:val="24"/>
        </w:rPr>
      </w:pPr>
      <w:r w:rsidRPr="009F47EE">
        <w:rPr>
          <w:szCs w:val="24"/>
        </w:rPr>
        <w:t xml:space="preserve">Anykščių rajono savivaldybės studentų skatinimo tvarkos aprašas (toliau – Aprašas) reglamentuoja </w:t>
      </w:r>
      <w:r w:rsidR="009D2586" w:rsidRPr="009F47EE">
        <w:rPr>
          <w:szCs w:val="24"/>
        </w:rPr>
        <w:t>Anykščių rajono s</w:t>
      </w:r>
      <w:r w:rsidR="00CC57EF" w:rsidRPr="009F47EE">
        <w:rPr>
          <w:szCs w:val="24"/>
        </w:rPr>
        <w:t>avivaldybės stipendijos</w:t>
      </w:r>
      <w:r w:rsidRPr="009F47EE">
        <w:rPr>
          <w:szCs w:val="24"/>
        </w:rPr>
        <w:t xml:space="preserve"> Anykščių rajono savivaldybėje gyvenamąją vietą deklaravusiems gyventojams</w:t>
      </w:r>
      <w:r w:rsidR="00E44378" w:rsidRPr="009F47EE">
        <w:rPr>
          <w:szCs w:val="24"/>
        </w:rPr>
        <w:t xml:space="preserve"> ir</w:t>
      </w:r>
      <w:r w:rsidRPr="009F47EE">
        <w:rPr>
          <w:szCs w:val="24"/>
        </w:rPr>
        <w:t xml:space="preserve"> studijuojantiems Lietuvos </w:t>
      </w:r>
      <w:r w:rsidR="00621DEC" w:rsidRPr="009F47EE">
        <w:rPr>
          <w:szCs w:val="24"/>
        </w:rPr>
        <w:t>a</w:t>
      </w:r>
      <w:r w:rsidRPr="009F47EE">
        <w:rPr>
          <w:szCs w:val="24"/>
        </w:rPr>
        <w:t>r užsienio aukšt</w:t>
      </w:r>
      <w:r w:rsidR="005F42A5" w:rsidRPr="009F47EE">
        <w:rPr>
          <w:szCs w:val="24"/>
        </w:rPr>
        <w:t>o</w:t>
      </w:r>
      <w:r w:rsidR="00D61F0F" w:rsidRPr="009F47EE">
        <w:rPr>
          <w:szCs w:val="24"/>
        </w:rPr>
        <w:t xml:space="preserve">siose </w:t>
      </w:r>
      <w:r w:rsidRPr="009F47EE">
        <w:rPr>
          <w:szCs w:val="24"/>
        </w:rPr>
        <w:t>mokykl</w:t>
      </w:r>
      <w:r w:rsidR="00D61F0F" w:rsidRPr="009F47EE">
        <w:rPr>
          <w:szCs w:val="24"/>
        </w:rPr>
        <w:t>ose</w:t>
      </w:r>
      <w:r w:rsidR="00C46314" w:rsidRPr="009F47EE">
        <w:rPr>
          <w:szCs w:val="24"/>
        </w:rPr>
        <w:t xml:space="preserve"> nuolatine studijų forma</w:t>
      </w:r>
      <w:r w:rsidR="00D61F0F" w:rsidRPr="009F47EE">
        <w:rPr>
          <w:szCs w:val="24"/>
        </w:rPr>
        <w:t xml:space="preserve"> </w:t>
      </w:r>
      <w:r w:rsidRPr="009F47EE">
        <w:rPr>
          <w:szCs w:val="24"/>
        </w:rPr>
        <w:t xml:space="preserve">(toliau – Studentai), pagal Anykščių rajono savivaldybei (toliau – Savivaldybė) reikalingų specialybių programas, </w:t>
      </w:r>
      <w:r w:rsidR="008D1DCE" w:rsidRPr="009F47EE">
        <w:rPr>
          <w:szCs w:val="24"/>
        </w:rPr>
        <w:t xml:space="preserve">skyrimo </w:t>
      </w:r>
      <w:r w:rsidRPr="009F47EE">
        <w:rPr>
          <w:szCs w:val="24"/>
        </w:rPr>
        <w:t>tvarką.</w:t>
      </w:r>
    </w:p>
    <w:p w14:paraId="1EC491E8" w14:textId="77777777" w:rsidR="00E91CB6" w:rsidRPr="009F47EE" w:rsidRDefault="00E91CB6" w:rsidP="00E91CB6">
      <w:pPr>
        <w:pStyle w:val="Sraopastraipa"/>
        <w:widowControl w:val="0"/>
        <w:numPr>
          <w:ilvl w:val="0"/>
          <w:numId w:val="2"/>
        </w:numPr>
        <w:tabs>
          <w:tab w:val="left" w:pos="1170"/>
        </w:tabs>
        <w:autoSpaceDE w:val="0"/>
        <w:autoSpaceDN w:val="0"/>
        <w:ind w:left="0" w:firstLine="900"/>
        <w:contextualSpacing w:val="0"/>
        <w:jc w:val="both"/>
        <w:rPr>
          <w:szCs w:val="24"/>
        </w:rPr>
      </w:pPr>
      <w:r w:rsidRPr="009F47EE">
        <w:rPr>
          <w:szCs w:val="24"/>
        </w:rPr>
        <w:t xml:space="preserve">Studentai skatinami iš Savivaldybės biudžeto </w:t>
      </w:r>
      <w:r w:rsidR="00F32CDF" w:rsidRPr="009F47EE">
        <w:rPr>
          <w:bCs/>
          <w:szCs w:val="24"/>
        </w:rPr>
        <w:t>6 programos „Kokybiškos švietimo sistemos kūrimo, sporto skatinimo ir jaunimo užimtumo programa“ 6.1.2.04 priemon</w:t>
      </w:r>
      <w:r w:rsidR="005E16EB" w:rsidRPr="009F47EE">
        <w:rPr>
          <w:bCs/>
          <w:szCs w:val="24"/>
        </w:rPr>
        <w:t>ei</w:t>
      </w:r>
      <w:r w:rsidR="00F32CDF" w:rsidRPr="009F47EE">
        <w:rPr>
          <w:bCs/>
          <w:szCs w:val="24"/>
        </w:rPr>
        <w:t xml:space="preserve"> „Studentų skatinimas“</w:t>
      </w:r>
      <w:r w:rsidR="005E16EB" w:rsidRPr="009F47EE">
        <w:rPr>
          <w:bCs/>
          <w:szCs w:val="24"/>
        </w:rPr>
        <w:t xml:space="preserve"> </w:t>
      </w:r>
      <w:r w:rsidR="00AD2436" w:rsidRPr="009F47EE">
        <w:rPr>
          <w:bCs/>
          <w:szCs w:val="24"/>
        </w:rPr>
        <w:t xml:space="preserve">(toliau – priemonė) </w:t>
      </w:r>
      <w:r w:rsidR="005E16EB" w:rsidRPr="009F47EE">
        <w:rPr>
          <w:bCs/>
          <w:szCs w:val="24"/>
        </w:rPr>
        <w:t>skirtų lėšų.</w:t>
      </w:r>
    </w:p>
    <w:p w14:paraId="761E2295" w14:textId="77777777" w:rsidR="00E91CB6" w:rsidRPr="009F47EE" w:rsidRDefault="00E91CB6" w:rsidP="00E91CB6">
      <w:pPr>
        <w:pStyle w:val="Sraopastraipa"/>
        <w:widowControl w:val="0"/>
        <w:numPr>
          <w:ilvl w:val="0"/>
          <w:numId w:val="2"/>
        </w:numPr>
        <w:tabs>
          <w:tab w:val="left" w:pos="1170"/>
        </w:tabs>
        <w:autoSpaceDE w:val="0"/>
        <w:autoSpaceDN w:val="0"/>
        <w:ind w:left="0" w:firstLine="900"/>
        <w:contextualSpacing w:val="0"/>
        <w:jc w:val="both"/>
        <w:rPr>
          <w:b/>
          <w:szCs w:val="24"/>
        </w:rPr>
      </w:pPr>
      <w:r w:rsidRPr="009F47EE">
        <w:rPr>
          <w:szCs w:val="24"/>
        </w:rPr>
        <w:t>Studentų skatinimo tikslas –</w:t>
      </w:r>
      <w:r w:rsidR="004F7D76" w:rsidRPr="009F47EE">
        <w:rPr>
          <w:szCs w:val="24"/>
        </w:rPr>
        <w:t xml:space="preserve"> paskatinti studentus studijuoti Savivaldybei reikalingų specialybių programas, siekiant pritraukti kvalifikuotus specialistus į Savivaldybei pavaldžias įmones, įstaigas ir organizacijas bei į kitas Anykščių rajone savo veiklą įregistravusias ir veiklą vykdančias įmones </w:t>
      </w:r>
      <w:r w:rsidR="008E6323" w:rsidRPr="009F47EE">
        <w:rPr>
          <w:szCs w:val="24"/>
        </w:rPr>
        <w:t>(toliau – Įstaig</w:t>
      </w:r>
      <w:r w:rsidR="004214F5" w:rsidRPr="009F47EE">
        <w:rPr>
          <w:szCs w:val="24"/>
        </w:rPr>
        <w:t>os</w:t>
      </w:r>
      <w:r w:rsidR="008E6323" w:rsidRPr="009F47EE">
        <w:rPr>
          <w:szCs w:val="24"/>
        </w:rPr>
        <w:t>)</w:t>
      </w:r>
      <w:r w:rsidRPr="009F47EE">
        <w:rPr>
          <w:szCs w:val="24"/>
        </w:rPr>
        <w:t>.</w:t>
      </w:r>
    </w:p>
    <w:p w14:paraId="7D219BE5" w14:textId="77777777" w:rsidR="00E91CB6" w:rsidRPr="009F47EE" w:rsidRDefault="00C144A0" w:rsidP="00E91CB6">
      <w:pPr>
        <w:pStyle w:val="Sraopastraipa"/>
        <w:widowControl w:val="0"/>
        <w:numPr>
          <w:ilvl w:val="0"/>
          <w:numId w:val="2"/>
        </w:numPr>
        <w:tabs>
          <w:tab w:val="left" w:pos="1170"/>
        </w:tabs>
        <w:autoSpaceDE w:val="0"/>
        <w:autoSpaceDN w:val="0"/>
        <w:ind w:left="0" w:firstLine="900"/>
        <w:contextualSpacing w:val="0"/>
        <w:jc w:val="both"/>
        <w:rPr>
          <w:szCs w:val="24"/>
        </w:rPr>
      </w:pPr>
      <w:r w:rsidRPr="009F47EE">
        <w:rPr>
          <w:szCs w:val="24"/>
          <w:highlight w:val="white"/>
        </w:rPr>
        <w:t>Savivaldybės stipendijų</w:t>
      </w:r>
      <w:r w:rsidR="00E91CB6" w:rsidRPr="009F47EE">
        <w:rPr>
          <w:szCs w:val="24"/>
          <w:highlight w:val="white"/>
        </w:rPr>
        <w:t xml:space="preserve"> gavėjai yra pažangūs </w:t>
      </w:r>
      <w:r w:rsidR="00697A4D" w:rsidRPr="009F47EE">
        <w:rPr>
          <w:szCs w:val="24"/>
          <w:highlight w:val="white"/>
        </w:rPr>
        <w:t xml:space="preserve">studentai, studijuojantys </w:t>
      </w:r>
      <w:r w:rsidR="00E91CB6" w:rsidRPr="009F47EE">
        <w:rPr>
          <w:szCs w:val="24"/>
          <w:highlight w:val="white"/>
        </w:rPr>
        <w:t>Lietuvos arba užsienio aukštosiose mokyklose Savivaldybei reikalingų specialybių programas.</w:t>
      </w:r>
    </w:p>
    <w:p w14:paraId="0D66A471" w14:textId="77777777" w:rsidR="00E91CB6" w:rsidRPr="009F47EE" w:rsidRDefault="00E91CB6" w:rsidP="00E91CB6">
      <w:pPr>
        <w:pStyle w:val="Sraopastraipa"/>
        <w:widowControl w:val="0"/>
        <w:numPr>
          <w:ilvl w:val="0"/>
          <w:numId w:val="2"/>
        </w:numPr>
        <w:tabs>
          <w:tab w:val="left" w:pos="1170"/>
        </w:tabs>
        <w:autoSpaceDE w:val="0"/>
        <w:autoSpaceDN w:val="0"/>
        <w:ind w:left="0" w:firstLine="900"/>
        <w:contextualSpacing w:val="0"/>
        <w:jc w:val="both"/>
        <w:rPr>
          <w:szCs w:val="24"/>
        </w:rPr>
      </w:pPr>
      <w:r w:rsidRPr="009F47EE">
        <w:rPr>
          <w:szCs w:val="24"/>
        </w:rPr>
        <w:t>Finansin</w:t>
      </w:r>
      <w:r w:rsidR="00F262DB" w:rsidRPr="009F47EE">
        <w:rPr>
          <w:szCs w:val="24"/>
        </w:rPr>
        <w:t>io skatinimo</w:t>
      </w:r>
      <w:r w:rsidRPr="009F47EE">
        <w:rPr>
          <w:szCs w:val="24"/>
        </w:rPr>
        <w:t xml:space="preserve"> rūšis – </w:t>
      </w:r>
      <w:r w:rsidR="009D2586" w:rsidRPr="009F47EE">
        <w:rPr>
          <w:szCs w:val="24"/>
        </w:rPr>
        <w:t xml:space="preserve">Savivaldybės </w:t>
      </w:r>
      <w:r w:rsidRPr="009F47EE">
        <w:rPr>
          <w:szCs w:val="24"/>
        </w:rPr>
        <w:t>stipendija.</w:t>
      </w:r>
    </w:p>
    <w:p w14:paraId="35BF4D75" w14:textId="4D361B9F" w:rsidR="00E91CB6" w:rsidRPr="009F47EE" w:rsidRDefault="008C0FDE" w:rsidP="00E91CB6">
      <w:pPr>
        <w:pStyle w:val="Sraopastraipa"/>
        <w:widowControl w:val="0"/>
        <w:numPr>
          <w:ilvl w:val="0"/>
          <w:numId w:val="2"/>
        </w:numPr>
        <w:tabs>
          <w:tab w:val="left" w:pos="1170"/>
        </w:tabs>
        <w:autoSpaceDE w:val="0"/>
        <w:autoSpaceDN w:val="0"/>
        <w:ind w:left="0" w:firstLine="900"/>
        <w:contextualSpacing w:val="0"/>
        <w:jc w:val="both"/>
        <w:rPr>
          <w:strike/>
          <w:szCs w:val="24"/>
        </w:rPr>
      </w:pPr>
      <w:r w:rsidRPr="009F47EE">
        <w:rPr>
          <w:szCs w:val="24"/>
        </w:rPr>
        <w:t>Kiekvienais metais iki balandžio 1 d. Anykščių rajono savivaldybės meras (toliau – Savivaldybės meras) tvirtina: Savivaldybei reikalingų specialybių sąrašą ir, atsižvelgdamas į jį – Savivaldybei reikalingų specialybių prioritetinį sąrašą</w:t>
      </w:r>
      <w:r w:rsidRPr="009F47EE">
        <w:t xml:space="preserve">. </w:t>
      </w:r>
      <w:r w:rsidRPr="009F47EE">
        <w:rPr>
          <w:szCs w:val="24"/>
        </w:rPr>
        <w:t>Savivaldybės meras Savivaldybei reikalingų specialybių prioritetinį sąrašą tvirtina atsižvelgdamas į Anykščių rajono savivaldybės administracijos atliktos Įstaigų apklausos rezultatus, Savivaldybės poreikį bei į planuojamas investicijas Anykščių rajone.</w:t>
      </w:r>
    </w:p>
    <w:p w14:paraId="070B4325" w14:textId="77777777" w:rsidR="00E91CB6" w:rsidRPr="009F47EE" w:rsidRDefault="00E91CB6" w:rsidP="008C0FDE">
      <w:pPr>
        <w:pStyle w:val="Sraopastraipa"/>
        <w:widowControl w:val="0"/>
        <w:numPr>
          <w:ilvl w:val="0"/>
          <w:numId w:val="2"/>
        </w:numPr>
        <w:tabs>
          <w:tab w:val="left" w:pos="1170"/>
        </w:tabs>
        <w:autoSpaceDE w:val="0"/>
        <w:autoSpaceDN w:val="0"/>
        <w:ind w:left="0" w:firstLine="900"/>
        <w:contextualSpacing w:val="0"/>
        <w:jc w:val="both"/>
        <w:rPr>
          <w:strike/>
          <w:szCs w:val="24"/>
        </w:rPr>
      </w:pPr>
      <w:r w:rsidRPr="009F47EE">
        <w:rPr>
          <w:szCs w:val="24"/>
        </w:rPr>
        <w:t>S</w:t>
      </w:r>
      <w:r w:rsidR="00C144A0" w:rsidRPr="009F47EE">
        <w:rPr>
          <w:szCs w:val="24"/>
        </w:rPr>
        <w:t>avivaldybės</w:t>
      </w:r>
      <w:r w:rsidRPr="009F47EE">
        <w:rPr>
          <w:szCs w:val="24"/>
        </w:rPr>
        <w:t xml:space="preserve"> stipendija skiriama studentams, kurie įsipareigoja baigę studijas dirbti </w:t>
      </w:r>
      <w:r w:rsidR="008E6323" w:rsidRPr="009F47EE">
        <w:rPr>
          <w:szCs w:val="24"/>
        </w:rPr>
        <w:t>Į</w:t>
      </w:r>
      <w:r w:rsidRPr="009F47EE">
        <w:rPr>
          <w:szCs w:val="24"/>
        </w:rPr>
        <w:t>staigose.</w:t>
      </w:r>
    </w:p>
    <w:p w14:paraId="45E2AC98" w14:textId="60D5B5A2" w:rsidR="008C0FDE" w:rsidRPr="009F47EE" w:rsidRDefault="008C0FDE" w:rsidP="00B97EDD">
      <w:pPr>
        <w:pStyle w:val="Sraopastraipa"/>
        <w:widowControl w:val="0"/>
        <w:numPr>
          <w:ilvl w:val="0"/>
          <w:numId w:val="2"/>
        </w:numPr>
        <w:tabs>
          <w:tab w:val="left" w:pos="1170"/>
        </w:tabs>
        <w:autoSpaceDE w:val="0"/>
        <w:autoSpaceDN w:val="0"/>
        <w:ind w:left="1134" w:hanging="283"/>
        <w:jc w:val="both"/>
        <w:rPr>
          <w:szCs w:val="24"/>
        </w:rPr>
      </w:pPr>
      <w:r w:rsidRPr="009F47EE">
        <w:rPr>
          <w:szCs w:val="24"/>
        </w:rPr>
        <w:t>Studentas Savivaldybės stipendiją gali gauti tik vieną kartą.</w:t>
      </w:r>
    </w:p>
    <w:p w14:paraId="7BFFA248" w14:textId="77777777" w:rsidR="00E91CB6" w:rsidRPr="009F47EE" w:rsidRDefault="00E91CB6" w:rsidP="008C0FDE">
      <w:pPr>
        <w:pStyle w:val="Sraopastraipa"/>
        <w:widowControl w:val="0"/>
        <w:numPr>
          <w:ilvl w:val="0"/>
          <w:numId w:val="2"/>
        </w:numPr>
        <w:tabs>
          <w:tab w:val="left" w:pos="1170"/>
        </w:tabs>
        <w:autoSpaceDE w:val="0"/>
        <w:autoSpaceDN w:val="0"/>
        <w:ind w:left="0" w:firstLine="900"/>
        <w:contextualSpacing w:val="0"/>
        <w:jc w:val="both"/>
        <w:rPr>
          <w:szCs w:val="24"/>
        </w:rPr>
      </w:pPr>
      <w:r w:rsidRPr="009F47EE">
        <w:rPr>
          <w:szCs w:val="24"/>
        </w:rPr>
        <w:t>Stipendijų skaičių nustato kiekvienais metais</w:t>
      </w:r>
      <w:r w:rsidR="005803F6" w:rsidRPr="009F47EE">
        <w:rPr>
          <w:szCs w:val="24"/>
        </w:rPr>
        <w:t xml:space="preserve"> Anykščių</w:t>
      </w:r>
      <w:r w:rsidRPr="009F47EE">
        <w:rPr>
          <w:szCs w:val="24"/>
        </w:rPr>
        <w:t xml:space="preserve"> rajono savivaldybės </w:t>
      </w:r>
      <w:r w:rsidR="005803F6" w:rsidRPr="009F47EE">
        <w:rPr>
          <w:szCs w:val="24"/>
        </w:rPr>
        <w:t>studentų skatinimo komisija</w:t>
      </w:r>
      <w:r w:rsidR="00EE7411" w:rsidRPr="009F47EE">
        <w:rPr>
          <w:szCs w:val="24"/>
        </w:rPr>
        <w:t xml:space="preserve"> (toliau – Komisija)</w:t>
      </w:r>
      <w:r w:rsidRPr="009F47EE">
        <w:rPr>
          <w:szCs w:val="24"/>
        </w:rPr>
        <w:t xml:space="preserve">, atsižvelgdama į specialistų poreikį ir </w:t>
      </w:r>
      <w:r w:rsidR="0012037F" w:rsidRPr="009F47EE">
        <w:rPr>
          <w:szCs w:val="24"/>
        </w:rPr>
        <w:t>priemonei „</w:t>
      </w:r>
      <w:r w:rsidRPr="009F47EE">
        <w:rPr>
          <w:szCs w:val="24"/>
        </w:rPr>
        <w:t xml:space="preserve">Studentų </w:t>
      </w:r>
      <w:r w:rsidR="005803F6" w:rsidRPr="009F47EE">
        <w:rPr>
          <w:szCs w:val="24"/>
        </w:rPr>
        <w:t>skatinim</w:t>
      </w:r>
      <w:r w:rsidR="0012037F" w:rsidRPr="009F47EE">
        <w:rPr>
          <w:szCs w:val="24"/>
        </w:rPr>
        <w:t>as“</w:t>
      </w:r>
      <w:r w:rsidR="005803F6" w:rsidRPr="009F47EE">
        <w:rPr>
          <w:szCs w:val="24"/>
        </w:rPr>
        <w:t xml:space="preserve"> skirtas lėšas</w:t>
      </w:r>
      <w:r w:rsidRPr="009F47EE">
        <w:rPr>
          <w:szCs w:val="24"/>
        </w:rPr>
        <w:t xml:space="preserve">. </w:t>
      </w:r>
    </w:p>
    <w:p w14:paraId="190192D4" w14:textId="77777777" w:rsidR="00E91CB6" w:rsidRPr="009F47EE" w:rsidRDefault="00E91CB6" w:rsidP="00E91CB6">
      <w:pPr>
        <w:ind w:firstLine="720"/>
        <w:jc w:val="center"/>
        <w:rPr>
          <w:szCs w:val="24"/>
        </w:rPr>
      </w:pPr>
    </w:p>
    <w:p w14:paraId="6C6A8D6E" w14:textId="77777777" w:rsidR="00E91CB6" w:rsidRPr="009F47EE" w:rsidRDefault="00E91CB6" w:rsidP="00E91CB6">
      <w:pPr>
        <w:ind w:firstLine="720"/>
        <w:jc w:val="center"/>
        <w:rPr>
          <w:b/>
          <w:szCs w:val="24"/>
        </w:rPr>
      </w:pPr>
      <w:r w:rsidRPr="009F47EE">
        <w:rPr>
          <w:b/>
          <w:szCs w:val="24"/>
        </w:rPr>
        <w:t>II SKYRIUS</w:t>
      </w:r>
    </w:p>
    <w:p w14:paraId="4EC09A90" w14:textId="77777777" w:rsidR="00E91CB6" w:rsidRPr="009F47EE" w:rsidRDefault="00E91CB6" w:rsidP="00E91CB6">
      <w:pPr>
        <w:ind w:firstLine="720"/>
        <w:jc w:val="center"/>
        <w:rPr>
          <w:b/>
          <w:szCs w:val="24"/>
        </w:rPr>
      </w:pPr>
      <w:r w:rsidRPr="009F47EE">
        <w:rPr>
          <w:b/>
          <w:szCs w:val="24"/>
        </w:rPr>
        <w:t>S</w:t>
      </w:r>
      <w:r w:rsidR="00C144A0" w:rsidRPr="009F47EE">
        <w:rPr>
          <w:b/>
          <w:szCs w:val="24"/>
        </w:rPr>
        <w:t>AVIVALDYBĖS</w:t>
      </w:r>
      <w:r w:rsidRPr="009F47EE">
        <w:rPr>
          <w:b/>
          <w:szCs w:val="24"/>
        </w:rPr>
        <w:t xml:space="preserve"> STIPENDIJOS SKYRIMO KRITERIJAI</w:t>
      </w:r>
    </w:p>
    <w:p w14:paraId="4DF66BD7" w14:textId="77777777" w:rsidR="00E91CB6" w:rsidRPr="009F47EE" w:rsidRDefault="00E91CB6" w:rsidP="00E91CB6">
      <w:pPr>
        <w:ind w:firstLine="720"/>
        <w:jc w:val="center"/>
        <w:rPr>
          <w:strike/>
          <w:szCs w:val="24"/>
        </w:rPr>
      </w:pPr>
    </w:p>
    <w:p w14:paraId="0193F5AB" w14:textId="77777777" w:rsidR="00E91CB6" w:rsidRPr="009F47EE" w:rsidRDefault="00E91CB6" w:rsidP="0085066C">
      <w:pPr>
        <w:pStyle w:val="Sraopastraipa"/>
        <w:widowControl w:val="0"/>
        <w:numPr>
          <w:ilvl w:val="0"/>
          <w:numId w:val="2"/>
        </w:numPr>
        <w:autoSpaceDE w:val="0"/>
        <w:autoSpaceDN w:val="0"/>
        <w:ind w:left="0" w:firstLine="900"/>
        <w:contextualSpacing w:val="0"/>
        <w:jc w:val="both"/>
        <w:rPr>
          <w:szCs w:val="24"/>
        </w:rPr>
      </w:pPr>
      <w:r w:rsidRPr="009F47EE">
        <w:rPr>
          <w:szCs w:val="24"/>
        </w:rPr>
        <w:t>S</w:t>
      </w:r>
      <w:r w:rsidR="00C144A0" w:rsidRPr="009F47EE">
        <w:rPr>
          <w:szCs w:val="24"/>
        </w:rPr>
        <w:t>avivaldybės</w:t>
      </w:r>
      <w:r w:rsidRPr="009F47EE">
        <w:rPr>
          <w:szCs w:val="24"/>
        </w:rPr>
        <w:t xml:space="preserve"> stipendijos dydis –</w:t>
      </w:r>
      <w:r w:rsidR="005F42A5" w:rsidRPr="009F47EE">
        <w:rPr>
          <w:szCs w:val="24"/>
        </w:rPr>
        <w:t xml:space="preserve"> </w:t>
      </w:r>
      <w:r w:rsidR="00D61F0F" w:rsidRPr="009F47EE">
        <w:rPr>
          <w:szCs w:val="24"/>
        </w:rPr>
        <w:t>8</w:t>
      </w:r>
      <w:r w:rsidRPr="009F47EE">
        <w:rPr>
          <w:b/>
          <w:szCs w:val="24"/>
        </w:rPr>
        <w:t xml:space="preserve"> </w:t>
      </w:r>
      <w:r w:rsidRPr="009F47EE">
        <w:rPr>
          <w:szCs w:val="24"/>
        </w:rPr>
        <w:t xml:space="preserve">bazinės išmokos (BSI) per mėnesį. </w:t>
      </w:r>
      <w:r w:rsidR="004F25A2" w:rsidRPr="009F47EE">
        <w:rPr>
          <w:szCs w:val="24"/>
        </w:rPr>
        <w:t>Savivaldybės s</w:t>
      </w:r>
      <w:r w:rsidRPr="009F47EE">
        <w:rPr>
          <w:szCs w:val="24"/>
        </w:rPr>
        <w:t>tipendija mokama visą studijų laikotarpį, išskyrus akademines atostogas.</w:t>
      </w:r>
    </w:p>
    <w:p w14:paraId="193B9237" w14:textId="5071C102" w:rsidR="0085066C" w:rsidRPr="009F47EE" w:rsidRDefault="0085066C" w:rsidP="0085066C">
      <w:pPr>
        <w:widowControl w:val="0"/>
        <w:autoSpaceDE w:val="0"/>
        <w:autoSpaceDN w:val="0"/>
        <w:ind w:firstLine="851"/>
        <w:jc w:val="both"/>
        <w:rPr>
          <w:szCs w:val="24"/>
        </w:rPr>
      </w:pPr>
      <w:r w:rsidRPr="009F47EE">
        <w:rPr>
          <w:szCs w:val="24"/>
        </w:rPr>
        <w:t>11. Skiriant Savivaldybės stipendiją, taikomi šie kriterijai:</w:t>
      </w:r>
    </w:p>
    <w:p w14:paraId="1D650DF7" w14:textId="198082D9" w:rsidR="0085066C" w:rsidRPr="009F47EE" w:rsidRDefault="0085066C" w:rsidP="0085066C">
      <w:pPr>
        <w:pStyle w:val="Sraopastraipa"/>
        <w:widowControl w:val="0"/>
        <w:tabs>
          <w:tab w:val="left" w:pos="1560"/>
        </w:tabs>
        <w:autoSpaceDE w:val="0"/>
        <w:autoSpaceDN w:val="0"/>
        <w:ind w:left="0" w:firstLine="851"/>
        <w:contextualSpacing w:val="0"/>
        <w:jc w:val="both"/>
        <w:rPr>
          <w:szCs w:val="24"/>
        </w:rPr>
      </w:pPr>
      <w:r w:rsidRPr="009F47EE">
        <w:rPr>
          <w:szCs w:val="24"/>
        </w:rPr>
        <w:t>11.1. specialybių reikalingumas: Savivaldybės stipendijos skiriamos pagal rajonui reikalingų specialybių prioritetinį sąrašą (nesant prašymų pagal prioritetinį sąrašą, skiriama pagal rajonui reikalingų specialybių sąrašą);</w:t>
      </w:r>
    </w:p>
    <w:p w14:paraId="48D5893B" w14:textId="5B15475C" w:rsidR="0085066C" w:rsidRPr="009F47EE" w:rsidRDefault="0085066C" w:rsidP="0085066C">
      <w:pPr>
        <w:pStyle w:val="Sraopastraipa"/>
        <w:widowControl w:val="0"/>
        <w:tabs>
          <w:tab w:val="left" w:pos="1560"/>
        </w:tabs>
        <w:autoSpaceDE w:val="0"/>
        <w:autoSpaceDN w:val="0"/>
        <w:ind w:left="0" w:firstLine="851"/>
        <w:contextualSpacing w:val="0"/>
        <w:jc w:val="both"/>
        <w:rPr>
          <w:szCs w:val="24"/>
        </w:rPr>
      </w:pPr>
      <w:r w:rsidRPr="009F47EE">
        <w:rPr>
          <w:szCs w:val="24"/>
        </w:rPr>
        <w:t>11.2. specialybių įvairovė: skiriama skirtingų studijų programų Studentams;</w:t>
      </w:r>
    </w:p>
    <w:p w14:paraId="6CC7248C" w14:textId="77777777" w:rsidR="0085066C" w:rsidRPr="009F47EE" w:rsidRDefault="0085066C" w:rsidP="0085066C">
      <w:pPr>
        <w:pStyle w:val="Sraopastraipa"/>
        <w:widowControl w:val="0"/>
        <w:tabs>
          <w:tab w:val="left" w:pos="1560"/>
        </w:tabs>
        <w:autoSpaceDE w:val="0"/>
        <w:autoSpaceDN w:val="0"/>
        <w:ind w:left="0" w:firstLine="851"/>
        <w:contextualSpacing w:val="0"/>
        <w:jc w:val="both"/>
        <w:rPr>
          <w:szCs w:val="24"/>
          <w:highlight w:val="white"/>
        </w:rPr>
      </w:pPr>
      <w:r w:rsidRPr="009F47EE">
        <w:rPr>
          <w:szCs w:val="24"/>
        </w:rPr>
        <w:t>11.3.</w:t>
      </w:r>
      <w:r w:rsidRPr="009F47EE">
        <w:rPr>
          <w:szCs w:val="24"/>
        </w:rPr>
        <w:tab/>
        <w:t xml:space="preserve">mokymosi rezultatai: pirmenybė teikiama aukštesnį balų vidurkį turintiems Studentams, bet ne mažesnį kaip 6,5 balo: studijuojantiems Studentams </w:t>
      </w:r>
      <w:r w:rsidRPr="009F47EE">
        <w:rPr>
          <w:szCs w:val="24"/>
          <w:highlight w:val="white"/>
        </w:rPr>
        <w:t xml:space="preserve">skaičiuojamas paskutinio  pusmečio (semestro) egzaminų įvertinimų balų vidurkis </w:t>
      </w:r>
      <w:r w:rsidRPr="009F47EE">
        <w:t>pagal mokymo įstaigos nustatytą balų skaičiavimo sistemą</w:t>
      </w:r>
      <w:r w:rsidRPr="009F47EE">
        <w:rPr>
          <w:szCs w:val="24"/>
          <w:highlight w:val="white"/>
        </w:rPr>
        <w:t xml:space="preserve">; įstojusiems į pirmąjį kursą Studentams, skaičiuojamas brandos atestato metinių </w:t>
      </w:r>
      <w:r w:rsidRPr="009F47EE">
        <w:rPr>
          <w:szCs w:val="24"/>
          <w:highlight w:val="white"/>
        </w:rPr>
        <w:lastRenderedPageBreak/>
        <w:t>įvertinimų aritmetinis balų vidurkis;</w:t>
      </w:r>
    </w:p>
    <w:p w14:paraId="39A9EEF8" w14:textId="2BA7B6F5" w:rsidR="0085066C" w:rsidRPr="009F47EE" w:rsidRDefault="0085066C" w:rsidP="0085066C">
      <w:pPr>
        <w:pStyle w:val="Sraopastraipa"/>
        <w:widowControl w:val="0"/>
        <w:tabs>
          <w:tab w:val="left" w:pos="1560"/>
        </w:tabs>
        <w:autoSpaceDE w:val="0"/>
        <w:autoSpaceDN w:val="0"/>
        <w:ind w:left="0" w:firstLine="851"/>
        <w:contextualSpacing w:val="0"/>
        <w:jc w:val="both"/>
        <w:rPr>
          <w:szCs w:val="24"/>
          <w:highlight w:val="white"/>
        </w:rPr>
      </w:pPr>
      <w:r w:rsidRPr="009F47EE">
        <w:rPr>
          <w:szCs w:val="24"/>
          <w:highlight w:val="white"/>
        </w:rPr>
        <w:t>11.4. pasirašytas susitarimas su Įstaiga dėl įdarbinimo po studijų baigimo.</w:t>
      </w:r>
    </w:p>
    <w:p w14:paraId="368B2F92" w14:textId="34257BB6" w:rsidR="00E91CB6" w:rsidRPr="009F47EE" w:rsidRDefault="0085066C" w:rsidP="0085066C">
      <w:pPr>
        <w:widowControl w:val="0"/>
        <w:autoSpaceDE w:val="0"/>
        <w:autoSpaceDN w:val="0"/>
        <w:ind w:firstLine="851"/>
        <w:jc w:val="both"/>
        <w:rPr>
          <w:szCs w:val="24"/>
        </w:rPr>
      </w:pPr>
      <w:r w:rsidRPr="009F47EE">
        <w:rPr>
          <w:szCs w:val="24"/>
        </w:rPr>
        <w:t xml:space="preserve">12. </w:t>
      </w:r>
      <w:r w:rsidR="00E91CB6" w:rsidRPr="009F47EE">
        <w:rPr>
          <w:szCs w:val="24"/>
        </w:rPr>
        <w:t xml:space="preserve">Studentas, prieš teikdamas </w:t>
      </w:r>
      <w:r w:rsidR="003D5590" w:rsidRPr="009F47EE">
        <w:rPr>
          <w:szCs w:val="24"/>
        </w:rPr>
        <w:t xml:space="preserve">motyvuotą </w:t>
      </w:r>
      <w:r w:rsidR="00E91CB6" w:rsidRPr="009F47EE">
        <w:rPr>
          <w:szCs w:val="24"/>
        </w:rPr>
        <w:t xml:space="preserve">prašymą </w:t>
      </w:r>
      <w:r w:rsidR="004E32B1" w:rsidRPr="009F47EE">
        <w:rPr>
          <w:szCs w:val="24"/>
        </w:rPr>
        <w:t>Anykščių r</w:t>
      </w:r>
      <w:r w:rsidR="00A361F4" w:rsidRPr="009F47EE">
        <w:rPr>
          <w:szCs w:val="24"/>
        </w:rPr>
        <w:t>a</w:t>
      </w:r>
      <w:r w:rsidR="004E32B1" w:rsidRPr="009F47EE">
        <w:rPr>
          <w:szCs w:val="24"/>
        </w:rPr>
        <w:t xml:space="preserve">jono savivaldybės administracijos direktoriui </w:t>
      </w:r>
      <w:r w:rsidR="00A361F4" w:rsidRPr="009F47EE">
        <w:rPr>
          <w:szCs w:val="24"/>
        </w:rPr>
        <w:t>(toliau – Savivaldybės administracijos direktorius)</w:t>
      </w:r>
      <w:r w:rsidR="00E91CB6" w:rsidRPr="009F47EE">
        <w:rPr>
          <w:szCs w:val="24"/>
        </w:rPr>
        <w:t>, susira</w:t>
      </w:r>
      <w:r w:rsidR="005E16EB" w:rsidRPr="009F47EE">
        <w:rPr>
          <w:szCs w:val="24"/>
        </w:rPr>
        <w:t>nda</w:t>
      </w:r>
      <w:r w:rsidR="00E91CB6" w:rsidRPr="009F47EE">
        <w:rPr>
          <w:szCs w:val="24"/>
        </w:rPr>
        <w:t xml:space="preserve"> </w:t>
      </w:r>
      <w:r w:rsidR="008E6323" w:rsidRPr="009F47EE">
        <w:rPr>
          <w:szCs w:val="24"/>
        </w:rPr>
        <w:t>Įstaigą</w:t>
      </w:r>
      <w:r w:rsidR="00E91CB6" w:rsidRPr="009F47EE">
        <w:rPr>
          <w:szCs w:val="24"/>
        </w:rPr>
        <w:t>, kuri jį įdarbin</w:t>
      </w:r>
      <w:r w:rsidR="005E16EB" w:rsidRPr="009F47EE">
        <w:rPr>
          <w:szCs w:val="24"/>
        </w:rPr>
        <w:t xml:space="preserve">s </w:t>
      </w:r>
      <w:r w:rsidR="00E91CB6" w:rsidRPr="009F47EE">
        <w:rPr>
          <w:szCs w:val="24"/>
        </w:rPr>
        <w:t xml:space="preserve">po studijų baigimo </w:t>
      </w:r>
      <w:r w:rsidR="00D3794F" w:rsidRPr="009F47EE">
        <w:rPr>
          <w:szCs w:val="24"/>
        </w:rPr>
        <w:t xml:space="preserve">(ne mažiau kaip 0,5 pareigybės) </w:t>
      </w:r>
      <w:r w:rsidR="00E91CB6" w:rsidRPr="009F47EE">
        <w:rPr>
          <w:szCs w:val="24"/>
        </w:rPr>
        <w:t xml:space="preserve">ir pasirašo susitarimą su </w:t>
      </w:r>
      <w:r w:rsidR="008E6323" w:rsidRPr="009F47EE">
        <w:rPr>
          <w:szCs w:val="24"/>
        </w:rPr>
        <w:t>Įstaiga</w:t>
      </w:r>
      <w:r w:rsidR="00E91CB6" w:rsidRPr="009F47EE">
        <w:rPr>
          <w:szCs w:val="24"/>
        </w:rPr>
        <w:t xml:space="preserve">. Susitarime </w:t>
      </w:r>
      <w:r w:rsidR="005F42A5" w:rsidRPr="009F47EE">
        <w:rPr>
          <w:szCs w:val="24"/>
        </w:rPr>
        <w:t>Į</w:t>
      </w:r>
      <w:r w:rsidR="008E6323" w:rsidRPr="009F47EE">
        <w:rPr>
          <w:szCs w:val="24"/>
        </w:rPr>
        <w:t>s</w:t>
      </w:r>
      <w:r w:rsidR="00E91CB6" w:rsidRPr="009F47EE">
        <w:rPr>
          <w:szCs w:val="24"/>
        </w:rPr>
        <w:t xml:space="preserve">taiga įsipareigoja </w:t>
      </w:r>
      <w:r w:rsidR="00E22DD0" w:rsidRPr="009F47EE">
        <w:rPr>
          <w:szCs w:val="24"/>
        </w:rPr>
        <w:t xml:space="preserve">Studentui, </w:t>
      </w:r>
      <w:r w:rsidR="00E91CB6" w:rsidRPr="009F47EE">
        <w:rPr>
          <w:szCs w:val="24"/>
        </w:rPr>
        <w:t>baigus studijas, suteikti darbo vietą</w:t>
      </w:r>
      <w:r w:rsidR="0095155B" w:rsidRPr="009F47EE">
        <w:rPr>
          <w:szCs w:val="24"/>
        </w:rPr>
        <w:t xml:space="preserve">. </w:t>
      </w:r>
      <w:r w:rsidR="00E91CB6" w:rsidRPr="009F47EE">
        <w:rPr>
          <w:szCs w:val="24"/>
        </w:rPr>
        <w:t>Student</w:t>
      </w:r>
      <w:r w:rsidR="00CB0F3A" w:rsidRPr="009F47EE">
        <w:rPr>
          <w:szCs w:val="24"/>
        </w:rPr>
        <w:t>ui</w:t>
      </w:r>
      <w:r w:rsidR="00E91CB6" w:rsidRPr="009F47EE">
        <w:rPr>
          <w:szCs w:val="24"/>
        </w:rPr>
        <w:t xml:space="preserve">, </w:t>
      </w:r>
      <w:r w:rsidR="00CB0F3A" w:rsidRPr="009F47EE">
        <w:rPr>
          <w:szCs w:val="24"/>
        </w:rPr>
        <w:t>ieškančiam Įstaigos įsidarbinti</w:t>
      </w:r>
      <w:r w:rsidR="005F42A5" w:rsidRPr="009F47EE">
        <w:rPr>
          <w:szCs w:val="24"/>
        </w:rPr>
        <w:t>,</w:t>
      </w:r>
      <w:r w:rsidR="00CB0F3A" w:rsidRPr="009F47EE">
        <w:rPr>
          <w:szCs w:val="24"/>
        </w:rPr>
        <w:t xml:space="preserve"> rekomenduojama vadovautis</w:t>
      </w:r>
      <w:r w:rsidR="00E91CB6" w:rsidRPr="009F47EE">
        <w:rPr>
          <w:szCs w:val="24"/>
        </w:rPr>
        <w:t xml:space="preserve"> </w:t>
      </w:r>
      <w:r w:rsidR="003D5590" w:rsidRPr="009F47EE">
        <w:rPr>
          <w:szCs w:val="24"/>
        </w:rPr>
        <w:t>S</w:t>
      </w:r>
      <w:r w:rsidR="00E91CB6" w:rsidRPr="009F47EE">
        <w:rPr>
          <w:szCs w:val="24"/>
        </w:rPr>
        <w:t>avivaldybės</w:t>
      </w:r>
      <w:r w:rsidR="005E16EB" w:rsidRPr="009F47EE">
        <w:rPr>
          <w:szCs w:val="24"/>
        </w:rPr>
        <w:t xml:space="preserve"> </w:t>
      </w:r>
      <w:r w:rsidR="00CB0F3A" w:rsidRPr="009F47EE">
        <w:rPr>
          <w:szCs w:val="24"/>
        </w:rPr>
        <w:t>mero patvirtintu rajonui reikalingų specialybių prioritetiniu sąrašu.</w:t>
      </w:r>
    </w:p>
    <w:p w14:paraId="254D4A34" w14:textId="77777777" w:rsidR="0085066C" w:rsidRPr="009F47EE" w:rsidRDefault="0085066C" w:rsidP="0085066C">
      <w:pPr>
        <w:widowControl w:val="0"/>
        <w:autoSpaceDE w:val="0"/>
        <w:autoSpaceDN w:val="0"/>
        <w:ind w:left="850"/>
        <w:jc w:val="both"/>
        <w:rPr>
          <w:szCs w:val="24"/>
        </w:rPr>
      </w:pPr>
      <w:r w:rsidRPr="009F47EE">
        <w:rPr>
          <w:szCs w:val="24"/>
        </w:rPr>
        <w:t xml:space="preserve">13. </w:t>
      </w:r>
      <w:r w:rsidR="00E91CB6" w:rsidRPr="009F47EE">
        <w:rPr>
          <w:szCs w:val="24"/>
        </w:rPr>
        <w:t xml:space="preserve">Studentas, kuriam skiriama </w:t>
      </w:r>
      <w:r w:rsidR="003D5590" w:rsidRPr="009F47EE">
        <w:rPr>
          <w:szCs w:val="24"/>
        </w:rPr>
        <w:t xml:space="preserve">Savivaldybės </w:t>
      </w:r>
      <w:r w:rsidR="00E91CB6" w:rsidRPr="009F47EE">
        <w:rPr>
          <w:szCs w:val="24"/>
        </w:rPr>
        <w:t>stipendija, turi:</w:t>
      </w:r>
    </w:p>
    <w:p w14:paraId="290AC8C0" w14:textId="77777777" w:rsidR="0085066C" w:rsidRPr="009F47EE" w:rsidRDefault="0085066C" w:rsidP="0085066C">
      <w:pPr>
        <w:widowControl w:val="0"/>
        <w:autoSpaceDE w:val="0"/>
        <w:autoSpaceDN w:val="0"/>
        <w:ind w:firstLine="850"/>
        <w:jc w:val="both"/>
        <w:rPr>
          <w:szCs w:val="24"/>
        </w:rPr>
      </w:pPr>
      <w:r w:rsidRPr="009F47EE">
        <w:rPr>
          <w:szCs w:val="24"/>
        </w:rPr>
        <w:t xml:space="preserve">13.1. </w:t>
      </w:r>
      <w:r w:rsidR="00E91CB6" w:rsidRPr="009F47EE">
        <w:rPr>
          <w:szCs w:val="24"/>
        </w:rPr>
        <w:t xml:space="preserve">įsipareigoti atidirbti </w:t>
      </w:r>
      <w:r w:rsidR="003D5590" w:rsidRPr="009F47EE">
        <w:rPr>
          <w:szCs w:val="24"/>
        </w:rPr>
        <w:t>S</w:t>
      </w:r>
      <w:r w:rsidR="00E91CB6" w:rsidRPr="009F47EE">
        <w:rPr>
          <w:szCs w:val="24"/>
        </w:rPr>
        <w:t>avivaldybei</w:t>
      </w:r>
      <w:r w:rsidR="008E6323" w:rsidRPr="009F47EE">
        <w:rPr>
          <w:szCs w:val="24"/>
        </w:rPr>
        <w:t xml:space="preserve"> Į</w:t>
      </w:r>
      <w:r w:rsidR="00E91CB6" w:rsidRPr="009F47EE">
        <w:rPr>
          <w:szCs w:val="24"/>
        </w:rPr>
        <w:t>staigo</w:t>
      </w:r>
      <w:r w:rsidR="008E6323" w:rsidRPr="009F47EE">
        <w:rPr>
          <w:szCs w:val="24"/>
        </w:rPr>
        <w:t>j</w:t>
      </w:r>
      <w:r w:rsidR="00E91CB6" w:rsidRPr="009F47EE">
        <w:rPr>
          <w:szCs w:val="24"/>
        </w:rPr>
        <w:t xml:space="preserve">e </w:t>
      </w:r>
      <w:r w:rsidR="00CB0F3A" w:rsidRPr="009F47EE">
        <w:rPr>
          <w:szCs w:val="24"/>
        </w:rPr>
        <w:t xml:space="preserve">(ne mažiau kaip 0,5 pareigybės) </w:t>
      </w:r>
      <w:r w:rsidR="00E91CB6" w:rsidRPr="009F47EE">
        <w:rPr>
          <w:szCs w:val="24"/>
        </w:rPr>
        <w:t>tiek metų, kiek metų jam buvo mokama studijų stipendija. Įsipareigojimas įtvirtinamas Studento</w:t>
      </w:r>
      <w:r w:rsidR="008E6323" w:rsidRPr="009F47EE">
        <w:rPr>
          <w:szCs w:val="24"/>
        </w:rPr>
        <w:t>,</w:t>
      </w:r>
      <w:r w:rsidR="00E91CB6" w:rsidRPr="009F47EE">
        <w:rPr>
          <w:szCs w:val="24"/>
        </w:rPr>
        <w:t xml:space="preserve"> </w:t>
      </w:r>
      <w:r w:rsidR="008E6323" w:rsidRPr="009F47EE">
        <w:rPr>
          <w:szCs w:val="24"/>
        </w:rPr>
        <w:t>Įs</w:t>
      </w:r>
      <w:r w:rsidR="00E91CB6" w:rsidRPr="009F47EE">
        <w:rPr>
          <w:szCs w:val="24"/>
        </w:rPr>
        <w:t xml:space="preserve">taigos ir Savivaldybės </w:t>
      </w:r>
      <w:r w:rsidR="008E6323" w:rsidRPr="009F47EE">
        <w:rPr>
          <w:szCs w:val="24"/>
        </w:rPr>
        <w:t>administracijos</w:t>
      </w:r>
      <w:r w:rsidR="00E91CB6" w:rsidRPr="009F47EE">
        <w:rPr>
          <w:szCs w:val="24"/>
        </w:rPr>
        <w:t xml:space="preserve"> trišale sutartimi;</w:t>
      </w:r>
    </w:p>
    <w:p w14:paraId="2418AB4B" w14:textId="281FC3F1" w:rsidR="0085066C" w:rsidRPr="009F47EE" w:rsidRDefault="0085066C" w:rsidP="0085066C">
      <w:pPr>
        <w:widowControl w:val="0"/>
        <w:autoSpaceDE w:val="0"/>
        <w:autoSpaceDN w:val="0"/>
        <w:ind w:firstLine="850"/>
        <w:jc w:val="both"/>
        <w:rPr>
          <w:szCs w:val="24"/>
        </w:rPr>
      </w:pPr>
      <w:r w:rsidRPr="009F47EE">
        <w:rPr>
          <w:szCs w:val="24"/>
        </w:rPr>
        <w:t xml:space="preserve">13.2. </w:t>
      </w:r>
      <w:r w:rsidR="00E91CB6" w:rsidRPr="009F47EE">
        <w:rPr>
          <w:szCs w:val="24"/>
        </w:rPr>
        <w:t>sutikti, kad jo vardas, pavardė, mokymosi įstaigos bei studijų programos pavadinimai būtų viešai skelbiami Savivaldybės interneto svetainėje;</w:t>
      </w:r>
    </w:p>
    <w:p w14:paraId="1DDF0B69" w14:textId="6170314A" w:rsidR="00E91CB6" w:rsidRPr="009F47EE" w:rsidRDefault="0085066C" w:rsidP="0085066C">
      <w:pPr>
        <w:widowControl w:val="0"/>
        <w:autoSpaceDE w:val="0"/>
        <w:autoSpaceDN w:val="0"/>
        <w:ind w:firstLine="850"/>
        <w:jc w:val="both"/>
        <w:rPr>
          <w:szCs w:val="24"/>
        </w:rPr>
      </w:pPr>
      <w:r w:rsidRPr="009F47EE">
        <w:rPr>
          <w:szCs w:val="24"/>
        </w:rPr>
        <w:t xml:space="preserve">13.3. </w:t>
      </w:r>
      <w:r w:rsidR="00E91CB6" w:rsidRPr="009F47EE">
        <w:rPr>
          <w:szCs w:val="24"/>
        </w:rPr>
        <w:t xml:space="preserve">kasmet, </w:t>
      </w:r>
      <w:r w:rsidR="00050878" w:rsidRPr="009F47EE">
        <w:rPr>
          <w:szCs w:val="24"/>
        </w:rPr>
        <w:t xml:space="preserve">iki </w:t>
      </w:r>
      <w:r w:rsidR="00E91CB6" w:rsidRPr="009F47EE">
        <w:rPr>
          <w:szCs w:val="24"/>
        </w:rPr>
        <w:t xml:space="preserve">rugsėjo </w:t>
      </w:r>
      <w:r w:rsidR="00050878" w:rsidRPr="009F47EE">
        <w:rPr>
          <w:szCs w:val="24"/>
        </w:rPr>
        <w:t>15 d.</w:t>
      </w:r>
      <w:r w:rsidR="00E91CB6" w:rsidRPr="009F47EE">
        <w:rPr>
          <w:szCs w:val="24"/>
        </w:rPr>
        <w:t xml:space="preserve"> </w:t>
      </w:r>
      <w:r w:rsidR="00D551A1" w:rsidRPr="009F47EE">
        <w:rPr>
          <w:szCs w:val="24"/>
        </w:rPr>
        <w:t xml:space="preserve">(už pavasario semestrą) </w:t>
      </w:r>
      <w:r w:rsidR="00E91CB6" w:rsidRPr="009F47EE">
        <w:rPr>
          <w:szCs w:val="24"/>
        </w:rPr>
        <w:t xml:space="preserve">ir </w:t>
      </w:r>
      <w:r w:rsidR="00AD2436" w:rsidRPr="009F47EE">
        <w:rPr>
          <w:szCs w:val="24"/>
        </w:rPr>
        <w:t xml:space="preserve">iki </w:t>
      </w:r>
      <w:r w:rsidR="00050878" w:rsidRPr="009F47EE">
        <w:rPr>
          <w:szCs w:val="24"/>
        </w:rPr>
        <w:t>vasario 25 d.</w:t>
      </w:r>
      <w:r w:rsidR="00AD2436" w:rsidRPr="009F47EE">
        <w:rPr>
          <w:szCs w:val="24"/>
        </w:rPr>
        <w:t xml:space="preserve"> (už rudens semestrą)</w:t>
      </w:r>
      <w:r w:rsidR="00E91CB6" w:rsidRPr="009F47EE">
        <w:rPr>
          <w:szCs w:val="24"/>
        </w:rPr>
        <w:t>,</w:t>
      </w:r>
      <w:r w:rsidR="00AD2436" w:rsidRPr="009F47EE">
        <w:rPr>
          <w:szCs w:val="24"/>
        </w:rPr>
        <w:t xml:space="preserve"> priemonę koordinuojančiam Savivaldybės skyriui </w:t>
      </w:r>
      <w:r w:rsidR="00E91CB6" w:rsidRPr="009F47EE">
        <w:rPr>
          <w:szCs w:val="24"/>
        </w:rPr>
        <w:t xml:space="preserve">pateikti </w:t>
      </w:r>
      <w:r w:rsidR="00AD2436" w:rsidRPr="009F47EE">
        <w:rPr>
          <w:szCs w:val="24"/>
        </w:rPr>
        <w:t xml:space="preserve">aukštosios mokyklos, kurioje jis mokosi, </w:t>
      </w:r>
      <w:r w:rsidR="00E91CB6" w:rsidRPr="009F47EE">
        <w:rPr>
          <w:szCs w:val="24"/>
        </w:rPr>
        <w:t>pažym</w:t>
      </w:r>
      <w:r w:rsidR="00050878" w:rsidRPr="009F47EE">
        <w:rPr>
          <w:szCs w:val="24"/>
        </w:rPr>
        <w:t>ą</w:t>
      </w:r>
      <w:r w:rsidR="00E91CB6" w:rsidRPr="009F47EE">
        <w:rPr>
          <w:szCs w:val="24"/>
        </w:rPr>
        <w:t xml:space="preserve"> apie </w:t>
      </w:r>
      <w:r w:rsidR="00AD2436" w:rsidRPr="009F47EE">
        <w:rPr>
          <w:szCs w:val="24"/>
        </w:rPr>
        <w:t xml:space="preserve">mokymosi </w:t>
      </w:r>
      <w:r w:rsidR="00050878" w:rsidRPr="009F47EE">
        <w:rPr>
          <w:szCs w:val="24"/>
        </w:rPr>
        <w:t>rezultatus</w:t>
      </w:r>
      <w:r w:rsidR="00E91CB6" w:rsidRPr="009F47EE">
        <w:rPr>
          <w:szCs w:val="24"/>
        </w:rPr>
        <w:t>.</w:t>
      </w:r>
    </w:p>
    <w:p w14:paraId="10C58CAB" w14:textId="77777777" w:rsidR="00E91CB6" w:rsidRPr="009F47EE" w:rsidRDefault="00E91CB6" w:rsidP="00E91CB6">
      <w:pPr>
        <w:ind w:firstLine="720"/>
        <w:jc w:val="both"/>
        <w:rPr>
          <w:szCs w:val="24"/>
        </w:rPr>
      </w:pPr>
    </w:p>
    <w:p w14:paraId="05B24794" w14:textId="77777777" w:rsidR="00E91CB6" w:rsidRPr="009F47EE" w:rsidRDefault="00E91CB6" w:rsidP="00E91CB6">
      <w:pPr>
        <w:jc w:val="center"/>
        <w:rPr>
          <w:b/>
          <w:szCs w:val="24"/>
        </w:rPr>
      </w:pPr>
      <w:r w:rsidRPr="009F47EE">
        <w:rPr>
          <w:b/>
          <w:szCs w:val="24"/>
        </w:rPr>
        <w:t>III SKYRIUS</w:t>
      </w:r>
    </w:p>
    <w:p w14:paraId="2370A8DF" w14:textId="77777777" w:rsidR="00E91CB6" w:rsidRPr="009F47EE" w:rsidRDefault="00E91CB6" w:rsidP="00E91CB6">
      <w:pPr>
        <w:jc w:val="center"/>
        <w:rPr>
          <w:b/>
          <w:szCs w:val="24"/>
        </w:rPr>
      </w:pPr>
      <w:r w:rsidRPr="009F47EE">
        <w:rPr>
          <w:b/>
          <w:szCs w:val="24"/>
        </w:rPr>
        <w:t xml:space="preserve">DOKUMENTŲ PRIĖMIMAS IR </w:t>
      </w:r>
      <w:r w:rsidR="00374899" w:rsidRPr="009F47EE">
        <w:rPr>
          <w:b/>
          <w:szCs w:val="24"/>
        </w:rPr>
        <w:t>SAVIVALDYBĖS</w:t>
      </w:r>
      <w:r w:rsidRPr="009F47EE">
        <w:rPr>
          <w:b/>
          <w:szCs w:val="24"/>
        </w:rPr>
        <w:t xml:space="preserve"> STIPENDIJOS SKYRIMO TVARKA</w:t>
      </w:r>
    </w:p>
    <w:p w14:paraId="340B3E04" w14:textId="77777777" w:rsidR="00E91CB6" w:rsidRPr="009F47EE" w:rsidRDefault="00E91CB6" w:rsidP="00E91CB6">
      <w:pPr>
        <w:jc w:val="center"/>
        <w:rPr>
          <w:b/>
          <w:szCs w:val="24"/>
        </w:rPr>
      </w:pPr>
    </w:p>
    <w:p w14:paraId="2E56F27A" w14:textId="2CE26F4E" w:rsidR="00E91CB6" w:rsidRPr="009F47EE" w:rsidRDefault="009A6088" w:rsidP="009A6088">
      <w:pPr>
        <w:widowControl w:val="0"/>
        <w:autoSpaceDE w:val="0"/>
        <w:autoSpaceDN w:val="0"/>
        <w:ind w:firstLine="850"/>
        <w:jc w:val="both"/>
        <w:rPr>
          <w:szCs w:val="24"/>
        </w:rPr>
      </w:pPr>
      <w:r w:rsidRPr="009F47EE">
        <w:rPr>
          <w:szCs w:val="24"/>
        </w:rPr>
        <w:t xml:space="preserve">14. </w:t>
      </w:r>
      <w:r w:rsidR="001070DB" w:rsidRPr="009F47EE">
        <w:rPr>
          <w:szCs w:val="24"/>
        </w:rPr>
        <w:t xml:space="preserve">Savivaldybės administracijos </w:t>
      </w:r>
      <w:r w:rsidR="00A940DF" w:rsidRPr="009F47EE">
        <w:rPr>
          <w:szCs w:val="24"/>
        </w:rPr>
        <w:t>skyrius, atsakingas už priemon</w:t>
      </w:r>
      <w:r w:rsidR="00BD0876" w:rsidRPr="009F47EE">
        <w:rPr>
          <w:szCs w:val="24"/>
        </w:rPr>
        <w:t>ės koordinavimą</w:t>
      </w:r>
      <w:r w:rsidR="00A940DF" w:rsidRPr="009F47EE">
        <w:rPr>
          <w:szCs w:val="24"/>
        </w:rPr>
        <w:t xml:space="preserve">, </w:t>
      </w:r>
      <w:r w:rsidR="00E91CB6" w:rsidRPr="009F47EE">
        <w:rPr>
          <w:szCs w:val="24"/>
        </w:rPr>
        <w:t xml:space="preserve">kasmet </w:t>
      </w:r>
      <w:r w:rsidR="00D3794F" w:rsidRPr="009F47EE">
        <w:rPr>
          <w:szCs w:val="24"/>
        </w:rPr>
        <w:t>birželio</w:t>
      </w:r>
      <w:r w:rsidR="00506CAD" w:rsidRPr="009F47EE">
        <w:rPr>
          <w:szCs w:val="24"/>
        </w:rPr>
        <w:t>–rugpjūčio mėnesiais</w:t>
      </w:r>
      <w:r w:rsidR="00E91CB6" w:rsidRPr="009F47EE">
        <w:rPr>
          <w:szCs w:val="24"/>
        </w:rPr>
        <w:t xml:space="preserve"> Savivaldybės interneto svetainėje </w:t>
      </w:r>
      <w:hyperlink r:id="rId10" w:history="1">
        <w:r w:rsidR="00BD0876" w:rsidRPr="009F47EE">
          <w:rPr>
            <w:rStyle w:val="Hipersaitas"/>
            <w:color w:val="auto"/>
            <w:szCs w:val="24"/>
          </w:rPr>
          <w:t>www.anyksciai.lt</w:t>
        </w:r>
      </w:hyperlink>
      <w:r w:rsidR="00BD0876" w:rsidRPr="009F47EE">
        <w:rPr>
          <w:szCs w:val="24"/>
        </w:rPr>
        <w:t xml:space="preserve"> </w:t>
      </w:r>
      <w:r w:rsidR="00E91CB6" w:rsidRPr="009F47EE">
        <w:rPr>
          <w:szCs w:val="24"/>
        </w:rPr>
        <w:t xml:space="preserve">skelbia </w:t>
      </w:r>
      <w:r w:rsidR="00050878" w:rsidRPr="009F47EE">
        <w:rPr>
          <w:szCs w:val="24"/>
        </w:rPr>
        <w:t>Anykščių rajono savivaldybės s</w:t>
      </w:r>
      <w:r w:rsidR="00E91CB6" w:rsidRPr="009F47EE">
        <w:rPr>
          <w:szCs w:val="24"/>
        </w:rPr>
        <w:t xml:space="preserve">tudentų </w:t>
      </w:r>
      <w:r w:rsidR="00050878" w:rsidRPr="009F47EE">
        <w:rPr>
          <w:szCs w:val="24"/>
        </w:rPr>
        <w:t xml:space="preserve">skatinimo </w:t>
      </w:r>
      <w:r w:rsidR="00E91CB6" w:rsidRPr="009F47EE">
        <w:rPr>
          <w:szCs w:val="24"/>
        </w:rPr>
        <w:t>konkursą.</w:t>
      </w:r>
    </w:p>
    <w:p w14:paraId="58A0EFAF" w14:textId="05D4D40A" w:rsidR="00E91CB6" w:rsidRPr="009F47EE" w:rsidRDefault="009A6088" w:rsidP="009A6088">
      <w:pPr>
        <w:widowControl w:val="0"/>
        <w:autoSpaceDE w:val="0"/>
        <w:autoSpaceDN w:val="0"/>
        <w:ind w:left="850"/>
        <w:jc w:val="both"/>
        <w:rPr>
          <w:szCs w:val="24"/>
        </w:rPr>
      </w:pPr>
      <w:r w:rsidRPr="009F47EE">
        <w:rPr>
          <w:szCs w:val="24"/>
        </w:rPr>
        <w:t xml:space="preserve">15. </w:t>
      </w:r>
      <w:r w:rsidR="00E91CB6" w:rsidRPr="009F47EE">
        <w:rPr>
          <w:szCs w:val="24"/>
        </w:rPr>
        <w:t>Skelbime nurodoma:</w:t>
      </w:r>
    </w:p>
    <w:p w14:paraId="311803B6" w14:textId="692BE80F" w:rsidR="00E91CB6" w:rsidRPr="009F47EE" w:rsidRDefault="009A6088" w:rsidP="009A6088">
      <w:pPr>
        <w:widowControl w:val="0"/>
        <w:tabs>
          <w:tab w:val="left" w:pos="1418"/>
        </w:tabs>
        <w:autoSpaceDE w:val="0"/>
        <w:autoSpaceDN w:val="0"/>
        <w:ind w:left="780"/>
        <w:jc w:val="both"/>
        <w:rPr>
          <w:szCs w:val="24"/>
        </w:rPr>
      </w:pPr>
      <w:r w:rsidRPr="009F47EE">
        <w:rPr>
          <w:szCs w:val="24"/>
        </w:rPr>
        <w:t xml:space="preserve"> 15.1. </w:t>
      </w:r>
      <w:r w:rsidR="00E91CB6" w:rsidRPr="009F47EE">
        <w:rPr>
          <w:szCs w:val="24"/>
        </w:rPr>
        <w:t>dokumentų pateikimo terminas;</w:t>
      </w:r>
    </w:p>
    <w:p w14:paraId="01532F9E" w14:textId="54728361" w:rsidR="00E91CB6" w:rsidRPr="009F47EE" w:rsidRDefault="009A6088" w:rsidP="009A6088">
      <w:pPr>
        <w:widowControl w:val="0"/>
        <w:tabs>
          <w:tab w:val="left" w:pos="1418"/>
        </w:tabs>
        <w:autoSpaceDE w:val="0"/>
        <w:autoSpaceDN w:val="0"/>
        <w:ind w:left="780"/>
        <w:jc w:val="both"/>
        <w:rPr>
          <w:szCs w:val="24"/>
        </w:rPr>
      </w:pPr>
      <w:r w:rsidRPr="009F47EE">
        <w:rPr>
          <w:szCs w:val="24"/>
        </w:rPr>
        <w:t xml:space="preserve"> 15.1. </w:t>
      </w:r>
      <w:r w:rsidR="00E91CB6" w:rsidRPr="009F47EE">
        <w:rPr>
          <w:szCs w:val="24"/>
        </w:rPr>
        <w:t xml:space="preserve">kita su </w:t>
      </w:r>
      <w:r w:rsidR="00D0461F" w:rsidRPr="009F47EE">
        <w:rPr>
          <w:szCs w:val="24"/>
        </w:rPr>
        <w:t>Savivaldybės</w:t>
      </w:r>
      <w:r w:rsidR="00E91CB6" w:rsidRPr="009F47EE">
        <w:rPr>
          <w:szCs w:val="24"/>
        </w:rPr>
        <w:t xml:space="preserve"> stipendijų skyrimu susijusi informacija.</w:t>
      </w:r>
    </w:p>
    <w:p w14:paraId="6F567359" w14:textId="216FEF36" w:rsidR="00E91CB6" w:rsidRPr="009F47EE" w:rsidRDefault="009A6088" w:rsidP="009A6088">
      <w:pPr>
        <w:widowControl w:val="0"/>
        <w:autoSpaceDE w:val="0"/>
        <w:autoSpaceDN w:val="0"/>
        <w:ind w:firstLine="850"/>
        <w:jc w:val="both"/>
        <w:rPr>
          <w:szCs w:val="24"/>
        </w:rPr>
      </w:pPr>
      <w:r w:rsidRPr="009F47EE">
        <w:rPr>
          <w:szCs w:val="24"/>
        </w:rPr>
        <w:t xml:space="preserve">16. </w:t>
      </w:r>
      <w:r w:rsidR="00B260A1" w:rsidRPr="009F47EE">
        <w:rPr>
          <w:szCs w:val="24"/>
        </w:rPr>
        <w:t>Studentas, norėdamas gauti Savivaldybės stipendiją, savo gyvenamąją vietą turi būti deklaravęs Anykščių rajono savivaldybėje, motyvuotame prašyme turi būti pateikta teisinga informacija, mokymosi rezultatų vidurkis turi būti ne mažesnis kaip 6,5 balo, iki studijų baigimo turi būti likę ne mažiau kaip vieneri mokslo metai (du semestrai), studentas turi būti besimokantis nuolatine studijų forma (akademinėse atostogose esantys studentai prašymo stipendijai gauti negali). Savivaldybės administracijai iki kiekvienų metų rugsėjo 15 d. turi pateikti:</w:t>
      </w:r>
    </w:p>
    <w:p w14:paraId="62940AF4" w14:textId="5B8F681B" w:rsidR="00E91CB6" w:rsidRPr="009F47EE" w:rsidRDefault="00733736" w:rsidP="00733736">
      <w:pPr>
        <w:widowControl w:val="0"/>
        <w:tabs>
          <w:tab w:val="left" w:pos="1418"/>
        </w:tabs>
        <w:autoSpaceDE w:val="0"/>
        <w:autoSpaceDN w:val="0"/>
        <w:ind w:left="780"/>
        <w:jc w:val="both"/>
        <w:rPr>
          <w:szCs w:val="24"/>
        </w:rPr>
      </w:pPr>
      <w:r w:rsidRPr="009F47EE">
        <w:rPr>
          <w:szCs w:val="24"/>
        </w:rPr>
        <w:t xml:space="preserve">  16.1. </w:t>
      </w:r>
      <w:r w:rsidR="00D72323" w:rsidRPr="009F47EE">
        <w:rPr>
          <w:szCs w:val="24"/>
        </w:rPr>
        <w:t xml:space="preserve">motyvuotą </w:t>
      </w:r>
      <w:r w:rsidR="00E91CB6" w:rsidRPr="009F47EE">
        <w:rPr>
          <w:szCs w:val="24"/>
        </w:rPr>
        <w:t xml:space="preserve">prašymą </w:t>
      </w:r>
      <w:r w:rsidR="001A4789" w:rsidRPr="009F47EE">
        <w:rPr>
          <w:szCs w:val="24"/>
        </w:rPr>
        <w:t xml:space="preserve">dėl </w:t>
      </w:r>
      <w:r w:rsidR="00374899" w:rsidRPr="009F47EE">
        <w:rPr>
          <w:szCs w:val="24"/>
        </w:rPr>
        <w:t xml:space="preserve">Savivaldybės </w:t>
      </w:r>
      <w:r w:rsidR="00E91CB6" w:rsidRPr="009F47EE">
        <w:rPr>
          <w:szCs w:val="24"/>
        </w:rPr>
        <w:t>stipendij</w:t>
      </w:r>
      <w:r w:rsidR="001A4789" w:rsidRPr="009F47EE">
        <w:rPr>
          <w:szCs w:val="24"/>
        </w:rPr>
        <w:t>os skyrimo</w:t>
      </w:r>
      <w:r w:rsidR="004214F5" w:rsidRPr="009F47EE">
        <w:rPr>
          <w:szCs w:val="24"/>
        </w:rPr>
        <w:t xml:space="preserve"> (1 priedas)</w:t>
      </w:r>
      <w:r w:rsidR="00E91CB6" w:rsidRPr="009F47EE">
        <w:rPr>
          <w:szCs w:val="24"/>
        </w:rPr>
        <w:t>;</w:t>
      </w:r>
    </w:p>
    <w:p w14:paraId="708FF91F" w14:textId="2799B8F7" w:rsidR="00733736" w:rsidRPr="009F47EE" w:rsidRDefault="00733736" w:rsidP="00733736">
      <w:pPr>
        <w:pStyle w:val="Sraopastraipa"/>
        <w:widowControl w:val="0"/>
        <w:tabs>
          <w:tab w:val="left" w:pos="1418"/>
        </w:tabs>
        <w:autoSpaceDE w:val="0"/>
        <w:autoSpaceDN w:val="0"/>
        <w:ind w:left="0" w:firstLine="900"/>
        <w:contextualSpacing w:val="0"/>
        <w:jc w:val="both"/>
        <w:rPr>
          <w:szCs w:val="24"/>
        </w:rPr>
      </w:pPr>
      <w:r w:rsidRPr="009F47EE">
        <w:rPr>
          <w:szCs w:val="24"/>
        </w:rPr>
        <w:t>16.2. Lietuvos ar užsienio aukštosios mokyklos išduotą pažymą apie studijas, įrodančias Studento statusą. Jei Studentas mokosi ne pirmame kurse, tuomet – Pažymą su nurodyta studijų krypčių grupe, studijų programa ir studijų rezultatais už praėjusį pusmetį</w:t>
      </w:r>
      <w:r w:rsidRPr="009F47EE">
        <w:rPr>
          <w:b/>
          <w:szCs w:val="24"/>
        </w:rPr>
        <w:t xml:space="preserve"> </w:t>
      </w:r>
      <w:r w:rsidRPr="009F47EE">
        <w:rPr>
          <w:szCs w:val="24"/>
        </w:rPr>
        <w:t>(semestrą). Pažymos išdavimo data negali būti ankstesnė nei Konkurso paskelbimo data;</w:t>
      </w:r>
    </w:p>
    <w:p w14:paraId="79ABD982" w14:textId="15D4F317" w:rsidR="00E91CB6" w:rsidRPr="009F47EE" w:rsidRDefault="00733736" w:rsidP="00733736">
      <w:pPr>
        <w:pStyle w:val="Sraopastraipa"/>
        <w:widowControl w:val="0"/>
        <w:tabs>
          <w:tab w:val="left" w:pos="1418"/>
        </w:tabs>
        <w:autoSpaceDE w:val="0"/>
        <w:autoSpaceDN w:val="0"/>
        <w:ind w:left="900"/>
        <w:contextualSpacing w:val="0"/>
        <w:jc w:val="both"/>
        <w:rPr>
          <w:szCs w:val="24"/>
        </w:rPr>
      </w:pPr>
      <w:r w:rsidRPr="009F47EE">
        <w:rPr>
          <w:szCs w:val="24"/>
        </w:rPr>
        <w:t xml:space="preserve">16.3. </w:t>
      </w:r>
      <w:r w:rsidR="00E50FF7" w:rsidRPr="009F47EE">
        <w:rPr>
          <w:szCs w:val="24"/>
        </w:rPr>
        <w:t>b</w:t>
      </w:r>
      <w:r w:rsidR="00D72323" w:rsidRPr="009F47EE">
        <w:rPr>
          <w:szCs w:val="24"/>
        </w:rPr>
        <w:t>randos atestato ir jo priedo kopiją</w:t>
      </w:r>
      <w:r w:rsidR="002B2D6D" w:rsidRPr="009F47EE">
        <w:rPr>
          <w:szCs w:val="24"/>
        </w:rPr>
        <w:t xml:space="preserve"> (tik pirmo kurso studentams)</w:t>
      </w:r>
      <w:r w:rsidR="00D72323" w:rsidRPr="009F47EE">
        <w:rPr>
          <w:szCs w:val="24"/>
        </w:rPr>
        <w:t>;</w:t>
      </w:r>
    </w:p>
    <w:p w14:paraId="50C4420B" w14:textId="257E8124" w:rsidR="00E91CB6" w:rsidRPr="009F47EE" w:rsidRDefault="00733736" w:rsidP="00733736">
      <w:pPr>
        <w:pStyle w:val="Sraopastraipa"/>
        <w:widowControl w:val="0"/>
        <w:numPr>
          <w:ilvl w:val="1"/>
          <w:numId w:val="17"/>
        </w:numPr>
        <w:tabs>
          <w:tab w:val="left" w:pos="1418"/>
        </w:tabs>
        <w:autoSpaceDE w:val="0"/>
        <w:autoSpaceDN w:val="0"/>
        <w:contextualSpacing w:val="0"/>
        <w:jc w:val="both"/>
        <w:rPr>
          <w:szCs w:val="24"/>
        </w:rPr>
      </w:pPr>
      <w:r w:rsidRPr="009F47EE">
        <w:rPr>
          <w:szCs w:val="24"/>
        </w:rPr>
        <w:t xml:space="preserve"> </w:t>
      </w:r>
      <w:r w:rsidR="00E50FF7" w:rsidRPr="009F47EE">
        <w:rPr>
          <w:szCs w:val="24"/>
        </w:rPr>
        <w:t>p</w:t>
      </w:r>
      <w:r w:rsidR="00E91CB6" w:rsidRPr="009F47EE">
        <w:rPr>
          <w:szCs w:val="24"/>
        </w:rPr>
        <w:t xml:space="preserve">asirašytą susitarimą su </w:t>
      </w:r>
      <w:r w:rsidR="00506CAD" w:rsidRPr="009F47EE">
        <w:rPr>
          <w:szCs w:val="24"/>
        </w:rPr>
        <w:t>Į</w:t>
      </w:r>
      <w:r w:rsidR="00E91CB6" w:rsidRPr="009F47EE">
        <w:rPr>
          <w:szCs w:val="24"/>
        </w:rPr>
        <w:t xml:space="preserve">staiga dėl Studento įdarbinimo po </w:t>
      </w:r>
      <w:r w:rsidR="00D3794F" w:rsidRPr="009F47EE">
        <w:rPr>
          <w:szCs w:val="24"/>
        </w:rPr>
        <w:t xml:space="preserve">nurodytų </w:t>
      </w:r>
      <w:r w:rsidR="00E91CB6" w:rsidRPr="009F47EE">
        <w:rPr>
          <w:szCs w:val="24"/>
        </w:rPr>
        <w:t xml:space="preserve">studijų baigimo. </w:t>
      </w:r>
    </w:p>
    <w:p w14:paraId="1426768B" w14:textId="77777777" w:rsidR="00E91CB6" w:rsidRPr="009F47EE" w:rsidRDefault="00E91CB6" w:rsidP="00733736">
      <w:pPr>
        <w:pStyle w:val="Sraopastraipa"/>
        <w:widowControl w:val="0"/>
        <w:numPr>
          <w:ilvl w:val="0"/>
          <w:numId w:val="17"/>
        </w:numPr>
        <w:autoSpaceDE w:val="0"/>
        <w:autoSpaceDN w:val="0"/>
        <w:ind w:left="0" w:firstLine="900"/>
        <w:contextualSpacing w:val="0"/>
        <w:jc w:val="both"/>
        <w:rPr>
          <w:szCs w:val="24"/>
        </w:rPr>
      </w:pPr>
      <w:r w:rsidRPr="009F47EE">
        <w:rPr>
          <w:szCs w:val="24"/>
        </w:rPr>
        <w:t>Teikiant dokumentus popierine forma, jie turi būti:</w:t>
      </w:r>
    </w:p>
    <w:p w14:paraId="7F64EFF3" w14:textId="78190EA2" w:rsidR="002D6265" w:rsidRPr="009F47EE" w:rsidRDefault="002D6265" w:rsidP="002D6265">
      <w:pPr>
        <w:widowControl w:val="0"/>
        <w:tabs>
          <w:tab w:val="left" w:pos="1418"/>
        </w:tabs>
        <w:autoSpaceDE w:val="0"/>
        <w:autoSpaceDN w:val="0"/>
        <w:ind w:left="900"/>
        <w:jc w:val="both"/>
        <w:rPr>
          <w:szCs w:val="24"/>
        </w:rPr>
      </w:pPr>
      <w:r w:rsidRPr="009F47EE">
        <w:rPr>
          <w:szCs w:val="24"/>
        </w:rPr>
        <w:t>17.1. užpildyti kompiuteriu, tinkamai pasirašyti, lapus sunumeruoti;</w:t>
      </w:r>
    </w:p>
    <w:p w14:paraId="308D00B6" w14:textId="72DFCA83" w:rsidR="00E91CB6" w:rsidRPr="009F47EE" w:rsidRDefault="002D6265" w:rsidP="002D6265">
      <w:pPr>
        <w:widowControl w:val="0"/>
        <w:tabs>
          <w:tab w:val="left" w:pos="1418"/>
        </w:tabs>
        <w:autoSpaceDE w:val="0"/>
        <w:autoSpaceDN w:val="0"/>
        <w:ind w:firstLine="900"/>
        <w:jc w:val="both"/>
        <w:rPr>
          <w:szCs w:val="24"/>
        </w:rPr>
      </w:pPr>
      <w:r w:rsidRPr="009F47EE">
        <w:rPr>
          <w:szCs w:val="24"/>
        </w:rPr>
        <w:t xml:space="preserve">17.2. </w:t>
      </w:r>
      <w:r w:rsidR="00E91CB6" w:rsidRPr="009F47EE">
        <w:rPr>
          <w:szCs w:val="24"/>
        </w:rPr>
        <w:t>pateikiami Savivaldybės administracij</w:t>
      </w:r>
      <w:r w:rsidR="005E16EB" w:rsidRPr="009F47EE">
        <w:rPr>
          <w:szCs w:val="24"/>
        </w:rPr>
        <w:t xml:space="preserve">os </w:t>
      </w:r>
      <w:r w:rsidR="00A52CFA" w:rsidRPr="009F47EE">
        <w:rPr>
          <w:szCs w:val="24"/>
        </w:rPr>
        <w:t>V</w:t>
      </w:r>
      <w:r w:rsidR="005E16EB" w:rsidRPr="009F47EE">
        <w:rPr>
          <w:szCs w:val="24"/>
        </w:rPr>
        <w:t>ien</w:t>
      </w:r>
      <w:r w:rsidR="00A52CFA" w:rsidRPr="009F47EE">
        <w:rPr>
          <w:szCs w:val="24"/>
        </w:rPr>
        <w:t>o</w:t>
      </w:r>
      <w:r w:rsidR="005E16EB" w:rsidRPr="009F47EE">
        <w:rPr>
          <w:szCs w:val="24"/>
        </w:rPr>
        <w:t xml:space="preserve"> langeli</w:t>
      </w:r>
      <w:r w:rsidR="00A52CFA" w:rsidRPr="009F47EE">
        <w:rPr>
          <w:szCs w:val="24"/>
        </w:rPr>
        <w:t>o specialistui</w:t>
      </w:r>
      <w:r w:rsidR="005E16EB" w:rsidRPr="009F47EE">
        <w:rPr>
          <w:szCs w:val="24"/>
        </w:rPr>
        <w:t>, kur jie registruojami</w:t>
      </w:r>
      <w:r w:rsidR="00E91CB6" w:rsidRPr="009F47EE">
        <w:rPr>
          <w:szCs w:val="24"/>
        </w:rPr>
        <w:t>. Dokumentų, atsiųstų paštu, priėmimo terminas nustatomas pagal antspaudo datą ant voko</w:t>
      </w:r>
      <w:r w:rsidR="006678D3" w:rsidRPr="009F47EE">
        <w:rPr>
          <w:szCs w:val="24"/>
        </w:rPr>
        <w:t>.</w:t>
      </w:r>
    </w:p>
    <w:p w14:paraId="663B894C" w14:textId="77777777" w:rsidR="007A55D9" w:rsidRPr="009F47EE" w:rsidRDefault="007A55D9" w:rsidP="00733736">
      <w:pPr>
        <w:pStyle w:val="Sraopastraipa"/>
        <w:widowControl w:val="0"/>
        <w:numPr>
          <w:ilvl w:val="0"/>
          <w:numId w:val="17"/>
        </w:numPr>
        <w:tabs>
          <w:tab w:val="left" w:pos="1418"/>
        </w:tabs>
        <w:autoSpaceDE w:val="0"/>
        <w:autoSpaceDN w:val="0"/>
        <w:ind w:left="0" w:firstLine="993"/>
        <w:contextualSpacing w:val="0"/>
        <w:jc w:val="both"/>
        <w:rPr>
          <w:szCs w:val="24"/>
        </w:rPr>
      </w:pPr>
      <w:r w:rsidRPr="009F47EE">
        <w:rPr>
          <w:szCs w:val="24"/>
        </w:rPr>
        <w:t>Dokumentų taisymas, tikslinimas, pildymas ar papildomas dokumentų teikimas galimas iki skelbime nurodytos datos apie tai informavus el. paštu priemonės koordinatorių. Konkurso dokumentai, Studentui pageidaujant, gali būti jam grąžinami.</w:t>
      </w:r>
    </w:p>
    <w:p w14:paraId="20DDDC2D" w14:textId="439FD858" w:rsidR="0053751D" w:rsidRPr="009F47EE" w:rsidRDefault="00E91CB6" w:rsidP="00733736">
      <w:pPr>
        <w:pStyle w:val="Sraopastraipa"/>
        <w:widowControl w:val="0"/>
        <w:numPr>
          <w:ilvl w:val="0"/>
          <w:numId w:val="17"/>
        </w:numPr>
        <w:tabs>
          <w:tab w:val="left" w:pos="1418"/>
        </w:tabs>
        <w:autoSpaceDE w:val="0"/>
        <w:autoSpaceDN w:val="0"/>
        <w:ind w:left="0" w:firstLine="993"/>
        <w:contextualSpacing w:val="0"/>
        <w:jc w:val="both"/>
        <w:rPr>
          <w:szCs w:val="24"/>
        </w:rPr>
      </w:pPr>
      <w:r w:rsidRPr="009F47EE">
        <w:rPr>
          <w:szCs w:val="24"/>
        </w:rPr>
        <w:t xml:space="preserve">Studentas, pateikęs </w:t>
      </w:r>
      <w:r w:rsidR="00382617" w:rsidRPr="009F47EE">
        <w:rPr>
          <w:szCs w:val="24"/>
        </w:rPr>
        <w:t xml:space="preserve">motyvuotą </w:t>
      </w:r>
      <w:r w:rsidRPr="009F47EE">
        <w:rPr>
          <w:szCs w:val="24"/>
        </w:rPr>
        <w:t xml:space="preserve">prašymą </w:t>
      </w:r>
      <w:r w:rsidR="00374899" w:rsidRPr="009F47EE">
        <w:rPr>
          <w:szCs w:val="24"/>
        </w:rPr>
        <w:t xml:space="preserve">Savivaldybės </w:t>
      </w:r>
      <w:r w:rsidRPr="009F47EE">
        <w:rPr>
          <w:szCs w:val="24"/>
        </w:rPr>
        <w:t xml:space="preserve">stipendijai gauti, jį pasirašo ir sutinka, kad susipažino su šiuo Aprašu ir patvirtina, kad visa </w:t>
      </w:r>
      <w:r w:rsidR="00506CAD" w:rsidRPr="009F47EE">
        <w:rPr>
          <w:szCs w:val="24"/>
        </w:rPr>
        <w:t>prašyme</w:t>
      </w:r>
      <w:r w:rsidRPr="009F47EE">
        <w:rPr>
          <w:szCs w:val="24"/>
        </w:rPr>
        <w:t xml:space="preserve"> pateikta informacija yra teisinga.</w:t>
      </w:r>
    </w:p>
    <w:p w14:paraId="7A54683C" w14:textId="77777777" w:rsidR="00A43920" w:rsidRPr="009F47EE" w:rsidRDefault="00A43920" w:rsidP="00733736">
      <w:pPr>
        <w:pStyle w:val="Sraopastraipa"/>
        <w:widowControl w:val="0"/>
        <w:numPr>
          <w:ilvl w:val="0"/>
          <w:numId w:val="17"/>
        </w:numPr>
        <w:tabs>
          <w:tab w:val="left" w:pos="1418"/>
        </w:tabs>
        <w:autoSpaceDE w:val="0"/>
        <w:autoSpaceDN w:val="0"/>
        <w:ind w:left="0" w:firstLine="993"/>
        <w:contextualSpacing w:val="0"/>
        <w:jc w:val="both"/>
        <w:rPr>
          <w:szCs w:val="24"/>
        </w:rPr>
      </w:pPr>
      <w:r w:rsidRPr="009F47EE">
        <w:rPr>
          <w:szCs w:val="24"/>
        </w:rPr>
        <w:t xml:space="preserve">Studentas dokumentus gali pateikti elektronine forma, naudodamasis gyventojų e. </w:t>
      </w:r>
      <w:r w:rsidRPr="009F47EE">
        <w:rPr>
          <w:szCs w:val="24"/>
        </w:rPr>
        <w:lastRenderedPageBreak/>
        <w:t>paslaugomis interneto svetainėje</w:t>
      </w:r>
      <w:hyperlink r:id="rId11" w:history="1">
        <w:r w:rsidRPr="009F47EE">
          <w:rPr>
            <w:rStyle w:val="Hipersaitas"/>
            <w:color w:val="auto"/>
            <w:szCs w:val="24"/>
          </w:rPr>
          <w:t xml:space="preserve"> </w:t>
        </w:r>
      </w:hyperlink>
      <w:hyperlink r:id="rId12" w:history="1">
        <w:r w:rsidRPr="009F47EE">
          <w:rPr>
            <w:rStyle w:val="Hipersaitas"/>
            <w:color w:val="auto"/>
            <w:szCs w:val="24"/>
          </w:rPr>
          <w:t>www.anyksciai.lt</w:t>
        </w:r>
      </w:hyperlink>
      <w:r w:rsidRPr="009F47EE">
        <w:rPr>
          <w:rStyle w:val="Hipersaitas"/>
          <w:color w:val="auto"/>
          <w:szCs w:val="24"/>
          <w:u w:val="none"/>
        </w:rPr>
        <w:t>.</w:t>
      </w:r>
    </w:p>
    <w:p w14:paraId="132FC75A" w14:textId="7AF9A9FC" w:rsidR="001246B6" w:rsidRPr="009F47EE" w:rsidRDefault="00093338" w:rsidP="00733736">
      <w:pPr>
        <w:pStyle w:val="Sraopastraipa"/>
        <w:widowControl w:val="0"/>
        <w:numPr>
          <w:ilvl w:val="0"/>
          <w:numId w:val="17"/>
        </w:numPr>
        <w:tabs>
          <w:tab w:val="left" w:pos="1418"/>
        </w:tabs>
        <w:autoSpaceDE w:val="0"/>
        <w:autoSpaceDN w:val="0"/>
        <w:ind w:left="0" w:firstLine="993"/>
        <w:contextualSpacing w:val="0"/>
        <w:jc w:val="both"/>
        <w:rPr>
          <w:szCs w:val="24"/>
        </w:rPr>
      </w:pPr>
      <w:r w:rsidRPr="009F47EE">
        <w:rPr>
          <w:szCs w:val="24"/>
        </w:rPr>
        <w:t>Prašymus, neatitinkančius Aprašo 16–19 punkt</w:t>
      </w:r>
      <w:r w:rsidR="004C670D" w:rsidRPr="009F47EE">
        <w:rPr>
          <w:szCs w:val="24"/>
        </w:rPr>
        <w:t>ų</w:t>
      </w:r>
      <w:r w:rsidRPr="009F47EE">
        <w:rPr>
          <w:szCs w:val="24"/>
        </w:rPr>
        <w:t xml:space="preserve"> reikalavimų, </w:t>
      </w:r>
      <w:r w:rsidR="001246B6" w:rsidRPr="009F47EE">
        <w:rPr>
          <w:szCs w:val="24"/>
        </w:rPr>
        <w:t xml:space="preserve">Savivaldybės administracijos </w:t>
      </w:r>
      <w:r w:rsidR="00A940DF" w:rsidRPr="009F47EE">
        <w:rPr>
          <w:szCs w:val="24"/>
        </w:rPr>
        <w:t xml:space="preserve">skyrius, atsakingas už </w:t>
      </w:r>
      <w:r w:rsidR="001246B6" w:rsidRPr="009F47EE">
        <w:rPr>
          <w:szCs w:val="24"/>
        </w:rPr>
        <w:t>priemon</w:t>
      </w:r>
      <w:r w:rsidR="00BD0876" w:rsidRPr="009F47EE">
        <w:rPr>
          <w:szCs w:val="24"/>
        </w:rPr>
        <w:t>ės koordinavimą,</w:t>
      </w:r>
      <w:r w:rsidRPr="009F47EE">
        <w:rPr>
          <w:szCs w:val="24"/>
        </w:rPr>
        <w:t xml:space="preserve"> </w:t>
      </w:r>
      <w:r w:rsidR="000940C4" w:rsidRPr="009F47EE">
        <w:rPr>
          <w:szCs w:val="24"/>
        </w:rPr>
        <w:t>siūlo</w:t>
      </w:r>
      <w:r w:rsidR="00A43920" w:rsidRPr="009F47EE">
        <w:rPr>
          <w:szCs w:val="24"/>
        </w:rPr>
        <w:t xml:space="preserve"> </w:t>
      </w:r>
      <w:r w:rsidR="007A55D9" w:rsidRPr="009F47EE">
        <w:rPr>
          <w:szCs w:val="24"/>
        </w:rPr>
        <w:t>Administracijos direktoriui</w:t>
      </w:r>
      <w:r w:rsidR="00A43920" w:rsidRPr="009F47EE">
        <w:rPr>
          <w:szCs w:val="24"/>
        </w:rPr>
        <w:t xml:space="preserve"> atmesti</w:t>
      </w:r>
      <w:r w:rsidR="000940C4" w:rsidRPr="009F47EE">
        <w:rPr>
          <w:szCs w:val="24"/>
        </w:rPr>
        <w:t>.</w:t>
      </w:r>
      <w:r w:rsidR="00A43920" w:rsidRPr="009F47EE">
        <w:rPr>
          <w:szCs w:val="24"/>
        </w:rPr>
        <w:t xml:space="preserve"> </w:t>
      </w:r>
      <w:r w:rsidR="000940C4" w:rsidRPr="009F47EE">
        <w:rPr>
          <w:szCs w:val="24"/>
        </w:rPr>
        <w:t>Komisijai perduodami tik Aprašo 16–19 punkt</w:t>
      </w:r>
      <w:r w:rsidR="00A940DF" w:rsidRPr="009F47EE">
        <w:rPr>
          <w:szCs w:val="24"/>
        </w:rPr>
        <w:t>ų</w:t>
      </w:r>
      <w:r w:rsidR="000940C4" w:rsidRPr="009F47EE">
        <w:rPr>
          <w:szCs w:val="24"/>
        </w:rPr>
        <w:t xml:space="preserve"> reikalavimus atitinkantys prašymai.</w:t>
      </w:r>
    </w:p>
    <w:p w14:paraId="2AFF7D6C" w14:textId="402A2653" w:rsidR="00073E4F" w:rsidRPr="009F47EE" w:rsidRDefault="00CC2355" w:rsidP="00073E4F">
      <w:pPr>
        <w:ind w:firstLine="720"/>
        <w:jc w:val="both"/>
        <w:rPr>
          <w:szCs w:val="24"/>
        </w:rPr>
      </w:pPr>
      <w:r w:rsidRPr="009F47EE">
        <w:rPr>
          <w:szCs w:val="24"/>
        </w:rPr>
        <w:t xml:space="preserve">    </w:t>
      </w:r>
      <w:r w:rsidR="00626D61" w:rsidRPr="009F47EE">
        <w:rPr>
          <w:szCs w:val="24"/>
        </w:rPr>
        <w:t xml:space="preserve"> 22.</w:t>
      </w:r>
      <w:r w:rsidR="00E91CB6" w:rsidRPr="009F47EE">
        <w:rPr>
          <w:szCs w:val="24"/>
        </w:rPr>
        <w:t xml:space="preserve"> Komisija sudaroma Savivaldybės </w:t>
      </w:r>
      <w:r w:rsidR="00A361F4" w:rsidRPr="009F47EE">
        <w:rPr>
          <w:szCs w:val="24"/>
        </w:rPr>
        <w:t>administracijos direktoriaus įsakymu</w:t>
      </w:r>
      <w:r w:rsidR="00E91CB6" w:rsidRPr="009F47EE">
        <w:rPr>
          <w:szCs w:val="24"/>
        </w:rPr>
        <w:t xml:space="preserve">. Komisija sudaroma iš </w:t>
      </w:r>
      <w:r w:rsidR="005E16EB" w:rsidRPr="009F47EE">
        <w:rPr>
          <w:szCs w:val="24"/>
        </w:rPr>
        <w:t xml:space="preserve">ne mažiau kaip </w:t>
      </w:r>
      <w:r w:rsidR="00EA3F56" w:rsidRPr="009F47EE">
        <w:rPr>
          <w:szCs w:val="24"/>
        </w:rPr>
        <w:t xml:space="preserve">5 </w:t>
      </w:r>
      <w:r w:rsidR="00E91CB6" w:rsidRPr="009F47EE">
        <w:rPr>
          <w:szCs w:val="24"/>
        </w:rPr>
        <w:t>narių</w:t>
      </w:r>
      <w:r w:rsidR="0092239B" w:rsidRPr="009F47EE">
        <w:rPr>
          <w:szCs w:val="24"/>
        </w:rPr>
        <w:t>.</w:t>
      </w:r>
      <w:r w:rsidR="00E91CB6" w:rsidRPr="009F47EE">
        <w:rPr>
          <w:szCs w:val="24"/>
        </w:rPr>
        <w:t xml:space="preserve"> </w:t>
      </w:r>
      <w:r w:rsidR="000D1BBF" w:rsidRPr="009F47EE">
        <w:rPr>
          <w:szCs w:val="24"/>
        </w:rPr>
        <w:t>Komisija sudaroma</w:t>
      </w:r>
      <w:r w:rsidR="00BD7A91" w:rsidRPr="009F47EE">
        <w:rPr>
          <w:szCs w:val="24"/>
        </w:rPr>
        <w:t xml:space="preserve"> ketveriems metams</w:t>
      </w:r>
      <w:r w:rsidR="000D1BBF" w:rsidRPr="009F47EE">
        <w:rPr>
          <w:szCs w:val="24"/>
        </w:rPr>
        <w:t xml:space="preserve"> iš ne mažiau kaip 5 narių, iš jų 2 – </w:t>
      </w:r>
      <w:r w:rsidR="00A361F4" w:rsidRPr="009F47EE">
        <w:rPr>
          <w:szCs w:val="24"/>
        </w:rPr>
        <w:t>S</w:t>
      </w:r>
      <w:r w:rsidR="000D1BBF" w:rsidRPr="009F47EE">
        <w:rPr>
          <w:szCs w:val="24"/>
        </w:rPr>
        <w:t xml:space="preserve">avivaldybės administracijos darbuotojai, 2 – Savivaldybės tarybos nariai, 1 – Anykščių rajone veikiančios įstaigos atstovas. </w:t>
      </w:r>
      <w:r w:rsidR="005F6367" w:rsidRPr="009F47EE">
        <w:rPr>
          <w:szCs w:val="24"/>
        </w:rPr>
        <w:t xml:space="preserve">Kas antri metai </w:t>
      </w:r>
      <w:r w:rsidR="00503B92" w:rsidRPr="009F47EE">
        <w:rPr>
          <w:szCs w:val="24"/>
        </w:rPr>
        <w:t>vykdoma ne mažiau kaip vieno Komisijos nario rotacija</w:t>
      </w:r>
      <w:r w:rsidR="00D447C8" w:rsidRPr="009F47EE">
        <w:rPr>
          <w:szCs w:val="24"/>
        </w:rPr>
        <w:t xml:space="preserve"> nuo pirmo nario</w:t>
      </w:r>
      <w:r w:rsidR="00503B92" w:rsidRPr="009F47EE">
        <w:rPr>
          <w:szCs w:val="24"/>
        </w:rPr>
        <w:t>.</w:t>
      </w:r>
      <w:r w:rsidR="00E91CB6" w:rsidRPr="009F47EE">
        <w:rPr>
          <w:szCs w:val="24"/>
        </w:rPr>
        <w:t xml:space="preserve"> </w:t>
      </w:r>
      <w:r w:rsidR="00A361F4" w:rsidRPr="009F47EE">
        <w:rPr>
          <w:szCs w:val="24"/>
        </w:rPr>
        <w:t xml:space="preserve">Savivaldybės administracijos direktorius </w:t>
      </w:r>
      <w:r w:rsidR="00626D61" w:rsidRPr="009F47EE">
        <w:rPr>
          <w:rFonts w:cs="Tahoma"/>
          <w:szCs w:val="24"/>
          <w:lang w:eastAsia="ar-SA"/>
        </w:rPr>
        <w:t xml:space="preserve">skiria Komisijos pirmininką, jo pavaduotoją, sekretorių. Sekretorius yra ne Komisijos narys. Studentų skatinimo klausimai svarstomi Komisijos posėdžiuose. </w:t>
      </w:r>
      <w:r w:rsidR="00626D61" w:rsidRPr="009F47EE">
        <w:rPr>
          <w:szCs w:val="24"/>
        </w:rPr>
        <w:t xml:space="preserve">Posėdis yra teisėtas, jeigu jame dalyvauja daugiau kaip pusė Komisijos narių. </w:t>
      </w:r>
      <w:r w:rsidR="00626D61" w:rsidRPr="009F47EE">
        <w:rPr>
          <w:rFonts w:cs="Tahoma"/>
          <w:szCs w:val="24"/>
          <w:lang w:eastAsia="ar-SA"/>
        </w:rPr>
        <w:t xml:space="preserve">Posėdžiai protokoluojami. Sprendimai priimami atviru balsavimu, paprasta balsų dauguma. Balsams pasiskirsčius po lygiai, lemia Komisijos pirmininko balsas. </w:t>
      </w:r>
      <w:r w:rsidR="00EC5F0E" w:rsidRPr="009F47EE">
        <w:rPr>
          <w:szCs w:val="24"/>
        </w:rPr>
        <w:t>Komisijos veikla grindžiama objektyvumo, nepriklausomumo, nešališkumo, konfidencialumo, įstatymų viršenybės, lygiateisiškumo ir skaidrumo principais.</w:t>
      </w:r>
      <w:r w:rsidR="00073E4F" w:rsidRPr="009F47EE">
        <w:rPr>
          <w:szCs w:val="24"/>
        </w:rPr>
        <w:t xml:space="preserve"> Komisija prašymus įvertina ir siūlymus Savivaldybės </w:t>
      </w:r>
      <w:r w:rsidR="00A23981" w:rsidRPr="009F47EE">
        <w:rPr>
          <w:szCs w:val="24"/>
        </w:rPr>
        <w:t>administracijos direktoriui</w:t>
      </w:r>
      <w:r w:rsidR="00073E4F" w:rsidRPr="009F47EE">
        <w:rPr>
          <w:szCs w:val="24"/>
        </w:rPr>
        <w:t xml:space="preserve"> pateikia ne vėliau kaip per 10 (dešimt) darbo dienų nuo paskutinės prašymų priėmimo dienos.</w:t>
      </w:r>
    </w:p>
    <w:p w14:paraId="267B54C7" w14:textId="27E60EA5" w:rsidR="00E91CB6" w:rsidRPr="009F47EE" w:rsidRDefault="00E91CB6" w:rsidP="005E16EB">
      <w:pPr>
        <w:pStyle w:val="Sraopastraipa"/>
        <w:widowControl w:val="0"/>
        <w:numPr>
          <w:ilvl w:val="0"/>
          <w:numId w:val="5"/>
        </w:numPr>
        <w:autoSpaceDE w:val="0"/>
        <w:autoSpaceDN w:val="0"/>
        <w:ind w:left="0" w:firstLine="851"/>
        <w:jc w:val="both"/>
        <w:rPr>
          <w:szCs w:val="24"/>
        </w:rPr>
      </w:pPr>
      <w:r w:rsidRPr="009F47EE">
        <w:rPr>
          <w:szCs w:val="24"/>
        </w:rPr>
        <w:t>Komisij</w:t>
      </w:r>
      <w:r w:rsidR="005E16EB" w:rsidRPr="009F47EE">
        <w:rPr>
          <w:szCs w:val="24"/>
        </w:rPr>
        <w:t>os siūlymu, Savivaldybės</w:t>
      </w:r>
      <w:r w:rsidR="006E4C2E" w:rsidRPr="009F47EE">
        <w:rPr>
          <w:szCs w:val="24"/>
        </w:rPr>
        <w:t xml:space="preserve"> administracijos direktorius</w:t>
      </w:r>
      <w:r w:rsidR="00073E4F" w:rsidRPr="009F47EE">
        <w:rPr>
          <w:szCs w:val="24"/>
        </w:rPr>
        <w:t>,</w:t>
      </w:r>
      <w:r w:rsidR="00D714D0" w:rsidRPr="009F47EE">
        <w:rPr>
          <w:szCs w:val="24"/>
        </w:rPr>
        <w:t xml:space="preserve"> </w:t>
      </w:r>
      <w:r w:rsidR="00073E4F" w:rsidRPr="009F47EE">
        <w:rPr>
          <w:szCs w:val="24"/>
        </w:rPr>
        <w:t xml:space="preserve">ne vėliau kaip per 15 (penkiolika) darbo dienų nuo paskutinės prašymų priėmimo dienos </w:t>
      </w:r>
      <w:r w:rsidR="00D714D0" w:rsidRPr="009F47EE">
        <w:rPr>
          <w:szCs w:val="24"/>
        </w:rPr>
        <w:t>priima sprendimą skirti (neskirti) Savivaldybės stipendijas</w:t>
      </w:r>
      <w:r w:rsidR="00D447C8" w:rsidRPr="009F47EE">
        <w:rPr>
          <w:szCs w:val="24"/>
        </w:rPr>
        <w:t>.</w:t>
      </w:r>
    </w:p>
    <w:p w14:paraId="64702724" w14:textId="6908C3F1" w:rsidR="00E91CB6" w:rsidRPr="009F47EE" w:rsidRDefault="006E578F" w:rsidP="006E578F">
      <w:pPr>
        <w:pStyle w:val="Sraopastraipa"/>
        <w:widowControl w:val="0"/>
        <w:numPr>
          <w:ilvl w:val="0"/>
          <w:numId w:val="5"/>
        </w:numPr>
        <w:autoSpaceDE w:val="0"/>
        <w:autoSpaceDN w:val="0"/>
        <w:ind w:left="0" w:firstLine="900"/>
        <w:contextualSpacing w:val="0"/>
        <w:jc w:val="both"/>
        <w:rPr>
          <w:szCs w:val="24"/>
        </w:rPr>
      </w:pPr>
      <w:r w:rsidRPr="009F47EE">
        <w:rPr>
          <w:szCs w:val="24"/>
        </w:rPr>
        <w:t>Savivaldybės administracijos direktoriu</w:t>
      </w:r>
      <w:r w:rsidR="00A04F2B">
        <w:rPr>
          <w:szCs w:val="24"/>
        </w:rPr>
        <w:t>s</w:t>
      </w:r>
      <w:r w:rsidRPr="009F47EE">
        <w:rPr>
          <w:szCs w:val="24"/>
        </w:rPr>
        <w:t xml:space="preserve"> teisės aktų nustatyta tvarka pasiraš</w:t>
      </w:r>
      <w:r w:rsidR="00A04F2B">
        <w:rPr>
          <w:szCs w:val="24"/>
        </w:rPr>
        <w:t>o</w:t>
      </w:r>
      <w:r w:rsidRPr="009F47EE">
        <w:rPr>
          <w:szCs w:val="24"/>
        </w:rPr>
        <w:t xml:space="preserve"> </w:t>
      </w:r>
      <w:r w:rsidR="00B952A3" w:rsidRPr="009F47EE">
        <w:rPr>
          <w:szCs w:val="24"/>
        </w:rPr>
        <w:t>T</w:t>
      </w:r>
      <w:r w:rsidR="00E91CB6" w:rsidRPr="009F47EE">
        <w:rPr>
          <w:szCs w:val="24"/>
        </w:rPr>
        <w:t xml:space="preserve">rišalę </w:t>
      </w:r>
      <w:r w:rsidR="00B952A3" w:rsidRPr="009F47EE">
        <w:rPr>
          <w:szCs w:val="24"/>
        </w:rPr>
        <w:t>s</w:t>
      </w:r>
      <w:r w:rsidR="00374899" w:rsidRPr="009F47EE">
        <w:rPr>
          <w:szCs w:val="24"/>
        </w:rPr>
        <w:t xml:space="preserve">avivaldybės stipendijos skyrimo </w:t>
      </w:r>
      <w:r w:rsidR="00E91CB6" w:rsidRPr="009F47EE">
        <w:rPr>
          <w:szCs w:val="24"/>
        </w:rPr>
        <w:t>sutartį</w:t>
      </w:r>
      <w:r w:rsidR="00D17C8E" w:rsidRPr="009F47EE">
        <w:rPr>
          <w:szCs w:val="24"/>
        </w:rPr>
        <w:t xml:space="preserve"> (2 priedas) </w:t>
      </w:r>
      <w:r w:rsidR="00E91CB6" w:rsidRPr="009F47EE">
        <w:rPr>
          <w:szCs w:val="24"/>
        </w:rPr>
        <w:t xml:space="preserve">tarp Savivaldybės administracijos, Studento ir </w:t>
      </w:r>
      <w:r w:rsidR="00506CAD" w:rsidRPr="009F47EE">
        <w:rPr>
          <w:szCs w:val="24"/>
        </w:rPr>
        <w:t xml:space="preserve">Įstaigos, </w:t>
      </w:r>
      <w:r w:rsidR="00E91CB6" w:rsidRPr="009F47EE">
        <w:rPr>
          <w:szCs w:val="24"/>
        </w:rPr>
        <w:t>kurioje Studentas planuoja įsidarbinti.</w:t>
      </w:r>
    </w:p>
    <w:p w14:paraId="3D9A698B" w14:textId="77777777" w:rsidR="00E91CB6" w:rsidRPr="009F47EE" w:rsidRDefault="00E91CB6" w:rsidP="00E91CB6">
      <w:pPr>
        <w:ind w:firstLine="900"/>
        <w:jc w:val="both"/>
        <w:rPr>
          <w:szCs w:val="24"/>
        </w:rPr>
      </w:pPr>
    </w:p>
    <w:p w14:paraId="67CFCEB0" w14:textId="77777777" w:rsidR="00E91CB6" w:rsidRPr="009F47EE" w:rsidRDefault="00E91CB6" w:rsidP="00E91CB6">
      <w:pPr>
        <w:ind w:firstLine="720"/>
        <w:jc w:val="center"/>
        <w:rPr>
          <w:b/>
          <w:szCs w:val="24"/>
        </w:rPr>
      </w:pPr>
      <w:r w:rsidRPr="009F47EE">
        <w:rPr>
          <w:b/>
          <w:szCs w:val="24"/>
        </w:rPr>
        <w:t>IV SKYRIUS</w:t>
      </w:r>
    </w:p>
    <w:p w14:paraId="2A3923EF" w14:textId="77777777" w:rsidR="00E91CB6" w:rsidRPr="009F47EE" w:rsidRDefault="00E91CB6" w:rsidP="00E91CB6">
      <w:pPr>
        <w:ind w:firstLine="720"/>
        <w:jc w:val="center"/>
        <w:rPr>
          <w:b/>
          <w:szCs w:val="24"/>
        </w:rPr>
      </w:pPr>
      <w:r w:rsidRPr="009F47EE">
        <w:rPr>
          <w:b/>
          <w:szCs w:val="24"/>
        </w:rPr>
        <w:t>S</w:t>
      </w:r>
      <w:r w:rsidR="00374899" w:rsidRPr="009F47EE">
        <w:rPr>
          <w:b/>
          <w:szCs w:val="24"/>
        </w:rPr>
        <w:t>AVIVALDYBĖS</w:t>
      </w:r>
      <w:r w:rsidRPr="009F47EE">
        <w:rPr>
          <w:b/>
          <w:szCs w:val="24"/>
        </w:rPr>
        <w:t xml:space="preserve"> STIPENDIJOS MOKĖJIMO, NUTRAUKIMO, GRĄŽINIMO TVARKA</w:t>
      </w:r>
    </w:p>
    <w:p w14:paraId="6D24542C" w14:textId="77777777" w:rsidR="00E91CB6" w:rsidRPr="009F47EE" w:rsidRDefault="00E91CB6" w:rsidP="00E91CB6">
      <w:pPr>
        <w:ind w:firstLine="720"/>
        <w:jc w:val="center"/>
        <w:rPr>
          <w:b/>
          <w:szCs w:val="24"/>
        </w:rPr>
      </w:pPr>
    </w:p>
    <w:p w14:paraId="25BE1FB6" w14:textId="77777777" w:rsidR="00E91CB6" w:rsidRPr="009F47EE" w:rsidRDefault="00E91CB6" w:rsidP="006E578F">
      <w:pPr>
        <w:pStyle w:val="Sraopastraipa"/>
        <w:widowControl w:val="0"/>
        <w:numPr>
          <w:ilvl w:val="0"/>
          <w:numId w:val="5"/>
        </w:numPr>
        <w:tabs>
          <w:tab w:val="left" w:pos="1350"/>
        </w:tabs>
        <w:autoSpaceDE w:val="0"/>
        <w:autoSpaceDN w:val="0"/>
        <w:ind w:left="0" w:firstLine="900"/>
        <w:contextualSpacing w:val="0"/>
        <w:jc w:val="both"/>
        <w:rPr>
          <w:szCs w:val="24"/>
        </w:rPr>
      </w:pPr>
      <w:r w:rsidRPr="009F47EE">
        <w:rPr>
          <w:szCs w:val="24"/>
        </w:rPr>
        <w:t xml:space="preserve">Skirta </w:t>
      </w:r>
      <w:r w:rsidR="00374899" w:rsidRPr="009F47EE">
        <w:rPr>
          <w:szCs w:val="24"/>
        </w:rPr>
        <w:t xml:space="preserve">Savivaldybės </w:t>
      </w:r>
      <w:r w:rsidRPr="009F47EE">
        <w:rPr>
          <w:szCs w:val="24"/>
        </w:rPr>
        <w:t xml:space="preserve">stipendija </w:t>
      </w:r>
      <w:r w:rsidR="00BF35B0" w:rsidRPr="009F47EE">
        <w:rPr>
          <w:szCs w:val="24"/>
        </w:rPr>
        <w:t xml:space="preserve">už einamąjį mėnesį </w:t>
      </w:r>
      <w:r w:rsidRPr="009F47EE">
        <w:rPr>
          <w:szCs w:val="24"/>
        </w:rPr>
        <w:t xml:space="preserve">Studentui pervedama į Studento pateiktą asmeninę sąskaitą </w:t>
      </w:r>
      <w:r w:rsidR="00136408" w:rsidRPr="009F47EE">
        <w:rPr>
          <w:szCs w:val="24"/>
        </w:rPr>
        <w:t xml:space="preserve">iki kito mėnesio paskutinės </w:t>
      </w:r>
      <w:r w:rsidR="009D2586" w:rsidRPr="009F47EE">
        <w:rPr>
          <w:szCs w:val="24"/>
        </w:rPr>
        <w:t xml:space="preserve">darbo </w:t>
      </w:r>
      <w:r w:rsidR="00136408" w:rsidRPr="009F47EE">
        <w:rPr>
          <w:szCs w:val="24"/>
        </w:rPr>
        <w:t>dienos</w:t>
      </w:r>
      <w:r w:rsidR="009D2586" w:rsidRPr="009F47EE">
        <w:rPr>
          <w:szCs w:val="24"/>
        </w:rPr>
        <w:t xml:space="preserve">. </w:t>
      </w:r>
      <w:r w:rsidR="00BC2BB8" w:rsidRPr="009F47EE">
        <w:rPr>
          <w:szCs w:val="24"/>
        </w:rPr>
        <w:t>Savivaldybės s</w:t>
      </w:r>
      <w:r w:rsidR="009D2586" w:rsidRPr="009F47EE">
        <w:rPr>
          <w:szCs w:val="24"/>
        </w:rPr>
        <w:t>tipendija mokama</w:t>
      </w:r>
      <w:r w:rsidRPr="009F47EE">
        <w:rPr>
          <w:szCs w:val="24"/>
        </w:rPr>
        <w:t xml:space="preserve"> kas mėnesį.</w:t>
      </w:r>
    </w:p>
    <w:p w14:paraId="09D3492F" w14:textId="77777777" w:rsidR="00E91CB6" w:rsidRPr="009F47EE" w:rsidRDefault="00374899" w:rsidP="00C84BEB">
      <w:pPr>
        <w:pStyle w:val="Sraopastraipa"/>
        <w:widowControl w:val="0"/>
        <w:numPr>
          <w:ilvl w:val="0"/>
          <w:numId w:val="5"/>
        </w:numPr>
        <w:tabs>
          <w:tab w:val="left" w:pos="1350"/>
        </w:tabs>
        <w:autoSpaceDE w:val="0"/>
        <w:autoSpaceDN w:val="0"/>
        <w:ind w:left="0" w:firstLine="900"/>
        <w:contextualSpacing w:val="0"/>
        <w:jc w:val="both"/>
        <w:rPr>
          <w:szCs w:val="24"/>
        </w:rPr>
      </w:pPr>
      <w:r w:rsidRPr="009F47EE">
        <w:rPr>
          <w:szCs w:val="24"/>
        </w:rPr>
        <w:t xml:space="preserve">Savivaldybės </w:t>
      </w:r>
      <w:r w:rsidR="00E91CB6" w:rsidRPr="009F47EE">
        <w:rPr>
          <w:szCs w:val="24"/>
        </w:rPr>
        <w:t>stipendija skiriama ir mokama neatsižvelgiant į kitas asmens gaunamas pinigines išmokas.</w:t>
      </w:r>
    </w:p>
    <w:p w14:paraId="09AB4F2B" w14:textId="77777777" w:rsidR="000E300A" w:rsidRPr="009F47EE" w:rsidRDefault="00374899" w:rsidP="004F25A2">
      <w:pPr>
        <w:pStyle w:val="Sraopastraipa"/>
        <w:widowControl w:val="0"/>
        <w:numPr>
          <w:ilvl w:val="0"/>
          <w:numId w:val="5"/>
        </w:numPr>
        <w:tabs>
          <w:tab w:val="left" w:pos="1350"/>
        </w:tabs>
        <w:autoSpaceDE w:val="0"/>
        <w:autoSpaceDN w:val="0"/>
        <w:ind w:hanging="289"/>
        <w:contextualSpacing w:val="0"/>
        <w:jc w:val="both"/>
        <w:rPr>
          <w:szCs w:val="24"/>
        </w:rPr>
      </w:pPr>
      <w:r w:rsidRPr="009F47EE">
        <w:rPr>
          <w:szCs w:val="24"/>
        </w:rPr>
        <w:t xml:space="preserve">Savivaldybės </w:t>
      </w:r>
      <w:r w:rsidR="00E91CB6" w:rsidRPr="009F47EE">
        <w:rPr>
          <w:szCs w:val="24"/>
        </w:rPr>
        <w:t>stipendijos mokėjimas nutraukiamas, jeigu:</w:t>
      </w:r>
    </w:p>
    <w:p w14:paraId="0C08D5DA" w14:textId="77777777" w:rsidR="000E300A" w:rsidRPr="009F47EE" w:rsidRDefault="000E300A" w:rsidP="004F25A2">
      <w:pPr>
        <w:widowControl w:val="0"/>
        <w:tabs>
          <w:tab w:val="left" w:pos="1350"/>
        </w:tabs>
        <w:autoSpaceDE w:val="0"/>
        <w:autoSpaceDN w:val="0"/>
        <w:ind w:left="780" w:firstLine="71"/>
        <w:jc w:val="both"/>
        <w:rPr>
          <w:szCs w:val="24"/>
        </w:rPr>
      </w:pPr>
      <w:r w:rsidRPr="009F47EE">
        <w:rPr>
          <w:szCs w:val="24"/>
        </w:rPr>
        <w:t xml:space="preserve">27.1. </w:t>
      </w:r>
      <w:r w:rsidR="00E91CB6" w:rsidRPr="009F47EE">
        <w:rPr>
          <w:szCs w:val="24"/>
        </w:rPr>
        <w:t xml:space="preserve">Studentas išbraukiamas iš </w:t>
      </w:r>
      <w:r w:rsidR="009D2586" w:rsidRPr="009F47EE">
        <w:rPr>
          <w:szCs w:val="24"/>
        </w:rPr>
        <w:t>S</w:t>
      </w:r>
      <w:r w:rsidR="00E91CB6" w:rsidRPr="009F47EE">
        <w:rPr>
          <w:szCs w:val="24"/>
        </w:rPr>
        <w:t>tudentų registro;</w:t>
      </w:r>
    </w:p>
    <w:p w14:paraId="4A00CCA2" w14:textId="77777777" w:rsidR="000E300A" w:rsidRPr="009F47EE" w:rsidRDefault="000E300A" w:rsidP="004F25A2">
      <w:pPr>
        <w:widowControl w:val="0"/>
        <w:tabs>
          <w:tab w:val="left" w:pos="1350"/>
        </w:tabs>
        <w:autoSpaceDE w:val="0"/>
        <w:autoSpaceDN w:val="0"/>
        <w:ind w:firstLine="851"/>
        <w:jc w:val="both"/>
        <w:rPr>
          <w:szCs w:val="24"/>
        </w:rPr>
      </w:pPr>
      <w:r w:rsidRPr="009F47EE">
        <w:rPr>
          <w:szCs w:val="24"/>
        </w:rPr>
        <w:t xml:space="preserve">27.2. </w:t>
      </w:r>
      <w:r w:rsidR="00D3794F" w:rsidRPr="009F47EE">
        <w:rPr>
          <w:szCs w:val="24"/>
        </w:rPr>
        <w:t>Studentas yra nepažangus (turi skolų)</w:t>
      </w:r>
      <w:r w:rsidR="00555674" w:rsidRPr="009F47EE">
        <w:rPr>
          <w:szCs w:val="24"/>
        </w:rPr>
        <w:t xml:space="preserve"> arba</w:t>
      </w:r>
      <w:r w:rsidR="004438B9" w:rsidRPr="009F47EE">
        <w:rPr>
          <w:szCs w:val="24"/>
        </w:rPr>
        <w:t xml:space="preserve"> </w:t>
      </w:r>
      <w:r w:rsidRPr="009F47EE">
        <w:rPr>
          <w:szCs w:val="24"/>
        </w:rPr>
        <w:t xml:space="preserve">iki rugsėjo 15 d. (už pavasario semestrą) ir iki vasario 25 d. (už rudens semestrą) </w:t>
      </w:r>
      <w:r w:rsidR="00F7796A" w:rsidRPr="009F47EE">
        <w:rPr>
          <w:szCs w:val="24"/>
        </w:rPr>
        <w:t>Savivaldybės administracijos skyriui, atsakingam už p</w:t>
      </w:r>
      <w:r w:rsidRPr="009F47EE">
        <w:rPr>
          <w:szCs w:val="24"/>
        </w:rPr>
        <w:t>riemon</w:t>
      </w:r>
      <w:r w:rsidR="00F7796A" w:rsidRPr="009F47EE">
        <w:rPr>
          <w:szCs w:val="24"/>
        </w:rPr>
        <w:t>ės</w:t>
      </w:r>
      <w:r w:rsidRPr="009F47EE">
        <w:rPr>
          <w:szCs w:val="24"/>
        </w:rPr>
        <w:t xml:space="preserve"> koordin</w:t>
      </w:r>
      <w:r w:rsidR="00F7796A" w:rsidRPr="009F47EE">
        <w:rPr>
          <w:szCs w:val="24"/>
        </w:rPr>
        <w:t>avimą,</w:t>
      </w:r>
      <w:r w:rsidRPr="009F47EE">
        <w:rPr>
          <w:szCs w:val="24"/>
        </w:rPr>
        <w:t xml:space="preserve"> nepateikė aukštosios mokyklos, kurioje jis mokosi, pažymos apie mokymosi rezultatus</w:t>
      </w:r>
      <w:r w:rsidR="003E63EF" w:rsidRPr="009F47EE">
        <w:rPr>
          <w:szCs w:val="24"/>
        </w:rPr>
        <w:t>;</w:t>
      </w:r>
    </w:p>
    <w:p w14:paraId="1BB744C9" w14:textId="77777777" w:rsidR="00E91CB6" w:rsidRPr="009F47EE" w:rsidRDefault="006E578F" w:rsidP="00506CAD">
      <w:pPr>
        <w:pStyle w:val="Sraopastraipa"/>
        <w:widowControl w:val="0"/>
        <w:tabs>
          <w:tab w:val="left" w:pos="1350"/>
        </w:tabs>
        <w:autoSpaceDE w:val="0"/>
        <w:autoSpaceDN w:val="0"/>
        <w:ind w:left="851"/>
        <w:contextualSpacing w:val="0"/>
        <w:jc w:val="both"/>
        <w:rPr>
          <w:szCs w:val="24"/>
        </w:rPr>
      </w:pPr>
      <w:r w:rsidRPr="009F47EE">
        <w:rPr>
          <w:szCs w:val="24"/>
        </w:rPr>
        <w:t>27.</w:t>
      </w:r>
      <w:r w:rsidR="00D3794F" w:rsidRPr="009F47EE">
        <w:rPr>
          <w:szCs w:val="24"/>
        </w:rPr>
        <w:t>3</w:t>
      </w:r>
      <w:r w:rsidRPr="009F47EE">
        <w:rPr>
          <w:szCs w:val="24"/>
        </w:rPr>
        <w:t xml:space="preserve">. </w:t>
      </w:r>
      <w:r w:rsidR="00E91CB6" w:rsidRPr="009F47EE">
        <w:rPr>
          <w:szCs w:val="24"/>
        </w:rPr>
        <w:t xml:space="preserve">Studentas atsisako </w:t>
      </w:r>
      <w:r w:rsidR="00374899" w:rsidRPr="009F47EE">
        <w:rPr>
          <w:szCs w:val="24"/>
        </w:rPr>
        <w:t xml:space="preserve">Savivaldybės </w:t>
      </w:r>
      <w:r w:rsidR="00E91CB6" w:rsidRPr="009F47EE">
        <w:rPr>
          <w:szCs w:val="24"/>
        </w:rPr>
        <w:t>stipendijos raštu;</w:t>
      </w:r>
    </w:p>
    <w:p w14:paraId="60D69601" w14:textId="77777777" w:rsidR="00C84BEB" w:rsidRPr="009F47EE" w:rsidRDefault="006E578F" w:rsidP="00C84BEB">
      <w:pPr>
        <w:widowControl w:val="0"/>
        <w:autoSpaceDE w:val="0"/>
        <w:autoSpaceDN w:val="0"/>
        <w:ind w:left="1134" w:hanging="283"/>
        <w:jc w:val="both"/>
        <w:rPr>
          <w:szCs w:val="24"/>
        </w:rPr>
      </w:pPr>
      <w:r w:rsidRPr="009F47EE">
        <w:rPr>
          <w:szCs w:val="24"/>
        </w:rPr>
        <w:t>27.</w:t>
      </w:r>
      <w:r w:rsidR="00D3794F" w:rsidRPr="009F47EE">
        <w:rPr>
          <w:szCs w:val="24"/>
        </w:rPr>
        <w:t>4</w:t>
      </w:r>
      <w:r w:rsidRPr="009F47EE">
        <w:rPr>
          <w:szCs w:val="24"/>
        </w:rPr>
        <w:t xml:space="preserve">. </w:t>
      </w:r>
      <w:r w:rsidR="00E91CB6" w:rsidRPr="009F47EE">
        <w:rPr>
          <w:szCs w:val="24"/>
        </w:rPr>
        <w:t xml:space="preserve">Studentas </w:t>
      </w:r>
      <w:r w:rsidR="00374899" w:rsidRPr="009F47EE">
        <w:rPr>
          <w:szCs w:val="24"/>
        </w:rPr>
        <w:t xml:space="preserve">Savivaldybės </w:t>
      </w:r>
      <w:r w:rsidR="00E91CB6" w:rsidRPr="009F47EE">
        <w:rPr>
          <w:szCs w:val="24"/>
        </w:rPr>
        <w:t>stipendijai gauti pateikia neteisingus (suklastotus) duomenis</w:t>
      </w:r>
    </w:p>
    <w:p w14:paraId="23458D0A" w14:textId="77777777" w:rsidR="00E91CB6" w:rsidRPr="009F47EE" w:rsidRDefault="00E91CB6" w:rsidP="00C84BEB">
      <w:pPr>
        <w:widowControl w:val="0"/>
        <w:autoSpaceDE w:val="0"/>
        <w:autoSpaceDN w:val="0"/>
        <w:jc w:val="both"/>
        <w:rPr>
          <w:szCs w:val="24"/>
        </w:rPr>
      </w:pPr>
      <w:r w:rsidRPr="009F47EE">
        <w:rPr>
          <w:szCs w:val="24"/>
        </w:rPr>
        <w:t>(dokumentus)</w:t>
      </w:r>
      <w:r w:rsidR="00C84BEB" w:rsidRPr="009F47EE">
        <w:rPr>
          <w:szCs w:val="24"/>
        </w:rPr>
        <w:t>.</w:t>
      </w:r>
    </w:p>
    <w:p w14:paraId="3E4088F5" w14:textId="77777777" w:rsidR="00E91CB6" w:rsidRPr="009F47EE" w:rsidRDefault="00E91CB6" w:rsidP="00C84BEB">
      <w:pPr>
        <w:pStyle w:val="Sraopastraipa"/>
        <w:tabs>
          <w:tab w:val="left" w:pos="1276"/>
        </w:tabs>
        <w:ind w:left="0" w:firstLine="851"/>
        <w:jc w:val="both"/>
        <w:rPr>
          <w:szCs w:val="24"/>
          <w:highlight w:val="yellow"/>
        </w:rPr>
      </w:pPr>
      <w:r w:rsidRPr="009F47EE">
        <w:rPr>
          <w:szCs w:val="24"/>
        </w:rPr>
        <w:t xml:space="preserve">28. </w:t>
      </w:r>
      <w:r w:rsidR="00374899" w:rsidRPr="009F47EE">
        <w:rPr>
          <w:szCs w:val="24"/>
        </w:rPr>
        <w:t xml:space="preserve">Savivaldybės </w:t>
      </w:r>
      <w:r w:rsidRPr="009F47EE">
        <w:rPr>
          <w:szCs w:val="24"/>
        </w:rPr>
        <w:t xml:space="preserve">stipendijos mokėjimas sustabdomas, jei Studentas sustabdo studijas, atideda baigiamojo darbo gynimą arba jam yra suteikiamos akademinės atostogos. </w:t>
      </w:r>
      <w:r w:rsidR="00BC2BB8" w:rsidRPr="009F47EE">
        <w:rPr>
          <w:szCs w:val="24"/>
        </w:rPr>
        <w:t>Savivaldybės s</w:t>
      </w:r>
      <w:r w:rsidRPr="009F47EE">
        <w:rPr>
          <w:szCs w:val="24"/>
        </w:rPr>
        <w:t>tipendijos mokėjimas atnaujinamas pateikus Savivaldybės administracij</w:t>
      </w:r>
      <w:r w:rsidR="004214F5" w:rsidRPr="009F47EE">
        <w:rPr>
          <w:szCs w:val="24"/>
        </w:rPr>
        <w:t>ai</w:t>
      </w:r>
      <w:r w:rsidRPr="009F47EE">
        <w:rPr>
          <w:szCs w:val="24"/>
        </w:rPr>
        <w:t xml:space="preserve"> studijų atnaujinimą pagrindžiančius dokumentus. </w:t>
      </w:r>
    </w:p>
    <w:p w14:paraId="4CD2EE0E" w14:textId="77777777" w:rsidR="00E91CB6" w:rsidRPr="009F47EE" w:rsidRDefault="00E91CB6" w:rsidP="00C84BEB">
      <w:pPr>
        <w:pStyle w:val="Sraopastraipa"/>
        <w:widowControl w:val="0"/>
        <w:numPr>
          <w:ilvl w:val="0"/>
          <w:numId w:val="4"/>
        </w:numPr>
        <w:tabs>
          <w:tab w:val="left" w:pos="1276"/>
        </w:tabs>
        <w:autoSpaceDE w:val="0"/>
        <w:autoSpaceDN w:val="0"/>
        <w:ind w:left="0" w:firstLine="851"/>
        <w:contextualSpacing w:val="0"/>
        <w:jc w:val="both"/>
        <w:rPr>
          <w:szCs w:val="24"/>
        </w:rPr>
      </w:pPr>
      <w:r w:rsidRPr="009F47EE">
        <w:rPr>
          <w:szCs w:val="24"/>
        </w:rPr>
        <w:t xml:space="preserve">Jei atsiradusios aplinkybės paaiškėja iki einamojo mėnesio 15 d., </w:t>
      </w:r>
      <w:r w:rsidR="004214F5" w:rsidRPr="009F47EE">
        <w:rPr>
          <w:szCs w:val="24"/>
        </w:rPr>
        <w:t xml:space="preserve">Savivaldybės </w:t>
      </w:r>
      <w:r w:rsidRPr="009F47EE">
        <w:rPr>
          <w:szCs w:val="24"/>
        </w:rPr>
        <w:t xml:space="preserve"> stipendijos mokėjimas nutraukiamas nuo to mėnesio, jeigu po einamojo mėnesio 15 d.,</w:t>
      </w:r>
      <w:r w:rsidR="00C84BEB" w:rsidRPr="009F47EE">
        <w:rPr>
          <w:szCs w:val="24"/>
        </w:rPr>
        <w:t xml:space="preserve"> –</w:t>
      </w:r>
      <w:r w:rsidRPr="009F47EE">
        <w:rPr>
          <w:szCs w:val="24"/>
        </w:rPr>
        <w:t xml:space="preserve"> nuo kito mėnesio.</w:t>
      </w:r>
    </w:p>
    <w:p w14:paraId="53035AC3" w14:textId="77777777" w:rsidR="00E91CB6" w:rsidRPr="009F47EE" w:rsidRDefault="00E91CB6" w:rsidP="00C84BEB">
      <w:pPr>
        <w:pStyle w:val="Sraopastraipa"/>
        <w:widowControl w:val="0"/>
        <w:numPr>
          <w:ilvl w:val="0"/>
          <w:numId w:val="4"/>
        </w:numPr>
        <w:tabs>
          <w:tab w:val="left" w:pos="1350"/>
        </w:tabs>
        <w:autoSpaceDE w:val="0"/>
        <w:autoSpaceDN w:val="0"/>
        <w:ind w:left="0" w:firstLine="900"/>
        <w:contextualSpacing w:val="0"/>
        <w:jc w:val="both"/>
        <w:rPr>
          <w:szCs w:val="24"/>
        </w:rPr>
      </w:pPr>
      <w:r w:rsidRPr="009F47EE">
        <w:rPr>
          <w:szCs w:val="24"/>
        </w:rPr>
        <w:t xml:space="preserve">Laiku nepranešus apie atsiradusias aplinkybes, trukdančias gauti </w:t>
      </w:r>
      <w:r w:rsidR="004214F5" w:rsidRPr="009F47EE">
        <w:rPr>
          <w:szCs w:val="24"/>
        </w:rPr>
        <w:t xml:space="preserve">Savivaldybės </w:t>
      </w:r>
      <w:r w:rsidRPr="009F47EE">
        <w:rPr>
          <w:szCs w:val="24"/>
        </w:rPr>
        <w:t xml:space="preserve">stipendiją, ar dėl kitų priežasčių permokėtas </w:t>
      </w:r>
      <w:r w:rsidR="00374899" w:rsidRPr="009F47EE">
        <w:rPr>
          <w:szCs w:val="24"/>
        </w:rPr>
        <w:t xml:space="preserve">Savivaldybės </w:t>
      </w:r>
      <w:r w:rsidRPr="009F47EE">
        <w:rPr>
          <w:szCs w:val="24"/>
        </w:rPr>
        <w:t>stipendijų lėšas Studentas grąžina Savivaldybei</w:t>
      </w:r>
      <w:r w:rsidR="004F25A2" w:rsidRPr="009F47EE">
        <w:rPr>
          <w:szCs w:val="24"/>
        </w:rPr>
        <w:t>, negrąžinus –</w:t>
      </w:r>
      <w:r w:rsidRPr="009F47EE">
        <w:rPr>
          <w:szCs w:val="24"/>
        </w:rPr>
        <w:t xml:space="preserve"> jos išieškomos teisės aktų nustatyta tvarka.</w:t>
      </w:r>
    </w:p>
    <w:p w14:paraId="42BDD636" w14:textId="77777777" w:rsidR="00E91CB6" w:rsidRPr="009F47EE" w:rsidRDefault="00E91CB6" w:rsidP="00E91CB6">
      <w:pPr>
        <w:pStyle w:val="Sraopastraipa"/>
        <w:widowControl w:val="0"/>
        <w:numPr>
          <w:ilvl w:val="0"/>
          <w:numId w:val="4"/>
        </w:numPr>
        <w:tabs>
          <w:tab w:val="left" w:pos="1350"/>
        </w:tabs>
        <w:autoSpaceDE w:val="0"/>
        <w:autoSpaceDN w:val="0"/>
        <w:ind w:left="0" w:firstLine="900"/>
        <w:contextualSpacing w:val="0"/>
        <w:jc w:val="both"/>
        <w:rPr>
          <w:szCs w:val="24"/>
        </w:rPr>
      </w:pPr>
      <w:r w:rsidRPr="009F47EE">
        <w:rPr>
          <w:szCs w:val="24"/>
        </w:rPr>
        <w:lastRenderedPageBreak/>
        <w:t xml:space="preserve">Atsiradus ar paaiškėjus aplinkybėms, trukdančioms gauti </w:t>
      </w:r>
      <w:r w:rsidR="00374899" w:rsidRPr="009F47EE">
        <w:rPr>
          <w:szCs w:val="24"/>
        </w:rPr>
        <w:t xml:space="preserve">Savivaldybės </w:t>
      </w:r>
      <w:r w:rsidRPr="009F47EE">
        <w:rPr>
          <w:szCs w:val="24"/>
        </w:rPr>
        <w:t xml:space="preserve">stipendiją, Studentas, kuriam skirta </w:t>
      </w:r>
      <w:r w:rsidR="00374899" w:rsidRPr="009F47EE">
        <w:rPr>
          <w:szCs w:val="24"/>
        </w:rPr>
        <w:t xml:space="preserve">Savivaldybės </w:t>
      </w:r>
      <w:r w:rsidRPr="009F47EE">
        <w:rPr>
          <w:szCs w:val="24"/>
        </w:rPr>
        <w:t xml:space="preserve">stipendija, privalo per </w:t>
      </w:r>
      <w:r w:rsidR="000A43D1" w:rsidRPr="009F47EE">
        <w:rPr>
          <w:szCs w:val="24"/>
        </w:rPr>
        <w:t xml:space="preserve">10 </w:t>
      </w:r>
      <w:r w:rsidRPr="009F47EE">
        <w:rPr>
          <w:szCs w:val="24"/>
        </w:rPr>
        <w:t>darbo dien</w:t>
      </w:r>
      <w:r w:rsidR="000A43D1" w:rsidRPr="009F47EE">
        <w:rPr>
          <w:szCs w:val="24"/>
        </w:rPr>
        <w:t>ų</w:t>
      </w:r>
      <w:r w:rsidRPr="009F47EE">
        <w:rPr>
          <w:szCs w:val="24"/>
        </w:rPr>
        <w:t xml:space="preserve"> apie tai raštu pranešti Savivaldybės administracij</w:t>
      </w:r>
      <w:r w:rsidR="004214F5" w:rsidRPr="009F47EE">
        <w:rPr>
          <w:szCs w:val="24"/>
        </w:rPr>
        <w:t>ai</w:t>
      </w:r>
      <w:r w:rsidRPr="009F47EE">
        <w:rPr>
          <w:szCs w:val="24"/>
        </w:rPr>
        <w:t xml:space="preserve"> ir nurodyti vardą, pavardę, aplinkybę, jos atsiradimo datą ir pagrindą.</w:t>
      </w:r>
    </w:p>
    <w:p w14:paraId="07CFBAA0" w14:textId="0C129B1C" w:rsidR="00E91CB6" w:rsidRPr="009F47EE" w:rsidRDefault="00E91CB6" w:rsidP="00E91CB6">
      <w:pPr>
        <w:pStyle w:val="Sraopastraipa"/>
        <w:widowControl w:val="0"/>
        <w:numPr>
          <w:ilvl w:val="0"/>
          <w:numId w:val="4"/>
        </w:numPr>
        <w:tabs>
          <w:tab w:val="left" w:pos="1350"/>
        </w:tabs>
        <w:autoSpaceDE w:val="0"/>
        <w:autoSpaceDN w:val="0"/>
        <w:ind w:left="0" w:firstLine="900"/>
        <w:contextualSpacing w:val="0"/>
        <w:jc w:val="both"/>
        <w:rPr>
          <w:szCs w:val="24"/>
        </w:rPr>
      </w:pPr>
      <w:r w:rsidRPr="009F47EE">
        <w:rPr>
          <w:szCs w:val="24"/>
        </w:rPr>
        <w:t xml:space="preserve">Studentui atsisakius gauti </w:t>
      </w:r>
      <w:r w:rsidR="00374899" w:rsidRPr="009F47EE">
        <w:rPr>
          <w:szCs w:val="24"/>
        </w:rPr>
        <w:t xml:space="preserve">Savivaldybės </w:t>
      </w:r>
      <w:r w:rsidRPr="009F47EE">
        <w:rPr>
          <w:szCs w:val="24"/>
        </w:rPr>
        <w:t xml:space="preserve">stipendiją, Komisija teikia </w:t>
      </w:r>
      <w:r w:rsidR="00C84BEB" w:rsidRPr="009F47EE">
        <w:rPr>
          <w:szCs w:val="24"/>
        </w:rPr>
        <w:t xml:space="preserve">Savivaldybės </w:t>
      </w:r>
      <w:r w:rsidR="006E4C2E" w:rsidRPr="009F47EE">
        <w:rPr>
          <w:szCs w:val="24"/>
        </w:rPr>
        <w:t>administracijos direktoriui</w:t>
      </w:r>
      <w:r w:rsidRPr="009F47EE">
        <w:rPr>
          <w:szCs w:val="24"/>
        </w:rPr>
        <w:t xml:space="preserve"> siūlymą dėl </w:t>
      </w:r>
      <w:r w:rsidR="00374899" w:rsidRPr="009F47EE">
        <w:rPr>
          <w:szCs w:val="24"/>
        </w:rPr>
        <w:t xml:space="preserve">Savivaldybės </w:t>
      </w:r>
      <w:r w:rsidRPr="009F47EE">
        <w:rPr>
          <w:szCs w:val="24"/>
        </w:rPr>
        <w:t xml:space="preserve">stipendijos skyrimo kitam </w:t>
      </w:r>
      <w:r w:rsidR="00CA76CF">
        <w:rPr>
          <w:szCs w:val="24"/>
        </w:rPr>
        <w:t>S</w:t>
      </w:r>
      <w:r w:rsidRPr="009F47EE">
        <w:rPr>
          <w:szCs w:val="24"/>
        </w:rPr>
        <w:t>tudentui</w:t>
      </w:r>
      <w:r w:rsidR="0095155B" w:rsidRPr="009F47EE">
        <w:rPr>
          <w:szCs w:val="24"/>
        </w:rPr>
        <w:t xml:space="preserve"> (kai prašymų skirti </w:t>
      </w:r>
      <w:r w:rsidR="005074F7" w:rsidRPr="009F47EE">
        <w:rPr>
          <w:szCs w:val="24"/>
        </w:rPr>
        <w:t xml:space="preserve">Savivaldybės  </w:t>
      </w:r>
      <w:r w:rsidR="0095155B" w:rsidRPr="009F47EE">
        <w:rPr>
          <w:szCs w:val="24"/>
        </w:rPr>
        <w:t>stipendiją buvo daugiau)</w:t>
      </w:r>
      <w:r w:rsidRPr="009F47EE">
        <w:rPr>
          <w:szCs w:val="24"/>
        </w:rPr>
        <w:t xml:space="preserve">. </w:t>
      </w:r>
      <w:r w:rsidR="00C84BEB" w:rsidRPr="009F47EE">
        <w:rPr>
          <w:szCs w:val="24"/>
        </w:rPr>
        <w:t xml:space="preserve">Savivaldybės </w:t>
      </w:r>
      <w:r w:rsidR="006E4C2E" w:rsidRPr="009F47EE">
        <w:rPr>
          <w:szCs w:val="24"/>
        </w:rPr>
        <w:t>administracijos direktorius</w:t>
      </w:r>
      <w:r w:rsidRPr="009F47EE">
        <w:rPr>
          <w:szCs w:val="24"/>
        </w:rPr>
        <w:t xml:space="preserve">, įvertinęs Komisijos siūlymą, priima sprendimą dėl </w:t>
      </w:r>
      <w:r w:rsidR="00374899" w:rsidRPr="009F47EE">
        <w:rPr>
          <w:szCs w:val="24"/>
        </w:rPr>
        <w:t xml:space="preserve">Savivaldybės </w:t>
      </w:r>
      <w:r w:rsidRPr="009F47EE">
        <w:rPr>
          <w:szCs w:val="24"/>
        </w:rPr>
        <w:t>stipendijos Studentui skyrimo (neskyrimo).</w:t>
      </w:r>
    </w:p>
    <w:p w14:paraId="473739E8" w14:textId="77777777" w:rsidR="00A32A2D" w:rsidRPr="009F47EE" w:rsidRDefault="00A32A2D" w:rsidP="00A32A2D">
      <w:pPr>
        <w:pStyle w:val="Sraopastraipa"/>
        <w:widowControl w:val="0"/>
        <w:numPr>
          <w:ilvl w:val="0"/>
          <w:numId w:val="4"/>
        </w:numPr>
        <w:tabs>
          <w:tab w:val="left" w:pos="1350"/>
        </w:tabs>
        <w:autoSpaceDE w:val="0"/>
        <w:autoSpaceDN w:val="0"/>
        <w:ind w:left="0" w:firstLine="900"/>
        <w:contextualSpacing w:val="0"/>
        <w:jc w:val="both"/>
        <w:rPr>
          <w:szCs w:val="24"/>
        </w:rPr>
      </w:pPr>
      <w:r w:rsidRPr="009F47EE">
        <w:rPr>
          <w:szCs w:val="24"/>
        </w:rPr>
        <w:t>Studijų stipendija Studentui yra skiriama negrąžinamai, jeigu Studentas vykdo visus Trišalės savivaldybės stipendijos skyrimo sutarties įsipareigojimus.</w:t>
      </w:r>
    </w:p>
    <w:p w14:paraId="2CB55273" w14:textId="77777777" w:rsidR="00A32A2D" w:rsidRPr="009F47EE" w:rsidRDefault="00A32A2D" w:rsidP="00A32A2D">
      <w:pPr>
        <w:pStyle w:val="Sraopastraipa"/>
        <w:widowControl w:val="0"/>
        <w:numPr>
          <w:ilvl w:val="0"/>
          <w:numId w:val="4"/>
        </w:numPr>
        <w:tabs>
          <w:tab w:val="left" w:pos="1350"/>
        </w:tabs>
        <w:autoSpaceDE w:val="0"/>
        <w:autoSpaceDN w:val="0"/>
        <w:ind w:left="0" w:firstLine="900"/>
        <w:contextualSpacing w:val="0"/>
        <w:jc w:val="both"/>
        <w:rPr>
          <w:szCs w:val="24"/>
        </w:rPr>
      </w:pPr>
      <w:r w:rsidRPr="009F47EE">
        <w:rPr>
          <w:szCs w:val="24"/>
        </w:rPr>
        <w:t xml:space="preserve">Studentas, Savivaldybės stipendijos gavėjas, nutraukęs Trišalę savivaldybės stipendijos skyrimo sutartį ar nevykdantis sutarties įsipareigojimų, privalo grąžinti iš Savivaldybės gautą pinigų sumą pagal sutartyje numatytus įsipareigojimus ir atsakomybę. </w:t>
      </w:r>
    </w:p>
    <w:p w14:paraId="4328BF19" w14:textId="77777777" w:rsidR="00A32A2D" w:rsidRPr="009F47EE" w:rsidRDefault="00A32A2D" w:rsidP="00A32A2D">
      <w:pPr>
        <w:pStyle w:val="Sraopastraipa"/>
        <w:widowControl w:val="0"/>
        <w:numPr>
          <w:ilvl w:val="0"/>
          <w:numId w:val="4"/>
        </w:numPr>
        <w:tabs>
          <w:tab w:val="left" w:pos="1350"/>
        </w:tabs>
        <w:autoSpaceDE w:val="0"/>
        <w:autoSpaceDN w:val="0"/>
        <w:ind w:left="0" w:firstLine="900"/>
        <w:contextualSpacing w:val="0"/>
        <w:jc w:val="both"/>
        <w:rPr>
          <w:szCs w:val="24"/>
        </w:rPr>
      </w:pPr>
      <w:r w:rsidRPr="009F47EE">
        <w:rPr>
          <w:szCs w:val="24"/>
        </w:rPr>
        <w:t>Savivaldybės stipendija negrąžinama, kai:</w:t>
      </w:r>
    </w:p>
    <w:p w14:paraId="0D37FA33" w14:textId="77777777" w:rsidR="00A32A2D" w:rsidRPr="009F47EE" w:rsidRDefault="00A32A2D" w:rsidP="00A32A2D">
      <w:pPr>
        <w:pStyle w:val="Sraopastraipa"/>
        <w:widowControl w:val="0"/>
        <w:numPr>
          <w:ilvl w:val="1"/>
          <w:numId w:val="4"/>
        </w:numPr>
        <w:tabs>
          <w:tab w:val="left" w:pos="1350"/>
          <w:tab w:val="left" w:pos="1560"/>
        </w:tabs>
        <w:autoSpaceDE w:val="0"/>
        <w:autoSpaceDN w:val="0"/>
        <w:ind w:left="0" w:firstLine="900"/>
        <w:contextualSpacing w:val="0"/>
        <w:jc w:val="both"/>
        <w:rPr>
          <w:szCs w:val="24"/>
        </w:rPr>
      </w:pPr>
      <w:r w:rsidRPr="009F47EE">
        <w:rPr>
          <w:szCs w:val="24"/>
        </w:rPr>
        <w:t>Savivaldybės stipendiją gavęs Studentas praranda ilgalaikį darbingumą (pagal pateiktą dokumentą);</w:t>
      </w:r>
    </w:p>
    <w:p w14:paraId="37864162" w14:textId="77777777" w:rsidR="00A32A2D" w:rsidRPr="009F47EE" w:rsidRDefault="00A32A2D" w:rsidP="00A32A2D">
      <w:pPr>
        <w:pStyle w:val="Sraopastraipa"/>
        <w:widowControl w:val="0"/>
        <w:numPr>
          <w:ilvl w:val="1"/>
          <w:numId w:val="4"/>
        </w:numPr>
        <w:tabs>
          <w:tab w:val="left" w:pos="1350"/>
          <w:tab w:val="left" w:pos="1418"/>
        </w:tabs>
        <w:autoSpaceDE w:val="0"/>
        <w:autoSpaceDN w:val="0"/>
        <w:ind w:left="0" w:firstLine="900"/>
        <w:contextualSpacing w:val="0"/>
        <w:jc w:val="both"/>
        <w:rPr>
          <w:szCs w:val="24"/>
        </w:rPr>
      </w:pPr>
      <w:r w:rsidRPr="009F47EE">
        <w:rPr>
          <w:szCs w:val="24"/>
        </w:rPr>
        <w:t xml:space="preserve"> Įstaiga motyvuotai negali (reorganizuojama, likviduojama ar pan.) įdarbinti studijas baigusio Studento (pagal pateiktą dokumentą);</w:t>
      </w:r>
    </w:p>
    <w:p w14:paraId="348711B0" w14:textId="63CAE9A6" w:rsidR="00A32A2D" w:rsidRPr="009F47EE" w:rsidRDefault="00A32A2D" w:rsidP="00A32A2D">
      <w:pPr>
        <w:pStyle w:val="Sraopastraipa"/>
        <w:widowControl w:val="0"/>
        <w:numPr>
          <w:ilvl w:val="1"/>
          <w:numId w:val="4"/>
        </w:numPr>
        <w:tabs>
          <w:tab w:val="left" w:pos="1350"/>
          <w:tab w:val="left" w:pos="1418"/>
        </w:tabs>
        <w:autoSpaceDE w:val="0"/>
        <w:autoSpaceDN w:val="0"/>
        <w:ind w:left="0" w:firstLine="900"/>
        <w:contextualSpacing w:val="0"/>
        <w:jc w:val="both"/>
        <w:rPr>
          <w:szCs w:val="24"/>
        </w:rPr>
      </w:pPr>
      <w:r w:rsidRPr="009F47EE">
        <w:rPr>
          <w:szCs w:val="24"/>
        </w:rPr>
        <w:t xml:space="preserve">Studentas pagal 35.2 papunktį neįdarbinamas, tačiau pats per 6 (šešis) mėnesius nuo studijų baigimo </w:t>
      </w:r>
      <w:r w:rsidR="00E16628" w:rsidRPr="009F47EE">
        <w:rPr>
          <w:szCs w:val="24"/>
        </w:rPr>
        <w:t xml:space="preserve">turi </w:t>
      </w:r>
      <w:r w:rsidRPr="009F47EE">
        <w:rPr>
          <w:szCs w:val="24"/>
        </w:rPr>
        <w:t>įsidarbin</w:t>
      </w:r>
      <w:r w:rsidR="00E16628" w:rsidRPr="009F47EE">
        <w:rPr>
          <w:szCs w:val="24"/>
        </w:rPr>
        <w:t xml:space="preserve">ti </w:t>
      </w:r>
      <w:r w:rsidRPr="009F47EE">
        <w:rPr>
          <w:szCs w:val="24"/>
        </w:rPr>
        <w:t>kitoje Įstaigoje (pagal pateiktus dokumentus).</w:t>
      </w:r>
    </w:p>
    <w:p w14:paraId="350D215A" w14:textId="77777777" w:rsidR="003A213F" w:rsidRDefault="003A213F" w:rsidP="00A32A2D">
      <w:pPr>
        <w:ind w:firstLine="720"/>
        <w:jc w:val="center"/>
        <w:rPr>
          <w:b/>
          <w:szCs w:val="24"/>
        </w:rPr>
      </w:pPr>
    </w:p>
    <w:p w14:paraId="5C697BA4" w14:textId="2A310157" w:rsidR="00A32A2D" w:rsidRPr="009F47EE" w:rsidRDefault="00A32A2D" w:rsidP="00A32A2D">
      <w:pPr>
        <w:ind w:firstLine="720"/>
        <w:jc w:val="center"/>
        <w:rPr>
          <w:b/>
          <w:szCs w:val="24"/>
        </w:rPr>
      </w:pPr>
      <w:r w:rsidRPr="009F47EE">
        <w:rPr>
          <w:b/>
          <w:szCs w:val="24"/>
        </w:rPr>
        <w:t>V SKYRIUS</w:t>
      </w:r>
    </w:p>
    <w:p w14:paraId="55B91ED0" w14:textId="77777777" w:rsidR="00A32A2D" w:rsidRPr="009F47EE" w:rsidRDefault="00A32A2D" w:rsidP="00A32A2D">
      <w:pPr>
        <w:ind w:firstLine="720"/>
        <w:jc w:val="center"/>
        <w:rPr>
          <w:b/>
          <w:szCs w:val="24"/>
        </w:rPr>
      </w:pPr>
      <w:r w:rsidRPr="009F47EE">
        <w:rPr>
          <w:b/>
          <w:szCs w:val="24"/>
        </w:rPr>
        <w:t>BAIGIAMOSIOS NUOSTATOS</w:t>
      </w:r>
    </w:p>
    <w:p w14:paraId="39E00268" w14:textId="77777777" w:rsidR="00A32A2D" w:rsidRPr="009F47EE" w:rsidRDefault="00A32A2D" w:rsidP="00A32A2D">
      <w:pPr>
        <w:ind w:firstLine="720"/>
        <w:jc w:val="center"/>
        <w:rPr>
          <w:szCs w:val="24"/>
        </w:rPr>
      </w:pPr>
    </w:p>
    <w:p w14:paraId="61C91863" w14:textId="77777777" w:rsidR="00A32A2D" w:rsidRPr="009F47EE" w:rsidRDefault="00A32A2D" w:rsidP="00A32A2D">
      <w:pPr>
        <w:pStyle w:val="Sraopastraipa"/>
        <w:widowControl w:val="0"/>
        <w:numPr>
          <w:ilvl w:val="0"/>
          <w:numId w:val="4"/>
        </w:numPr>
        <w:autoSpaceDE w:val="0"/>
        <w:autoSpaceDN w:val="0"/>
        <w:ind w:left="0" w:firstLine="900"/>
        <w:contextualSpacing w:val="0"/>
        <w:jc w:val="both"/>
        <w:rPr>
          <w:szCs w:val="24"/>
        </w:rPr>
      </w:pPr>
      <w:r w:rsidRPr="009F47EE">
        <w:rPr>
          <w:szCs w:val="24"/>
        </w:rPr>
        <w:t>Ginčai, kylantys dėl Savivaldybės stipendijos mokėjimo, sprendžiami Lietuvos Respublikos teisės aktų nustatyta tvarka.</w:t>
      </w:r>
    </w:p>
    <w:p w14:paraId="7AB9682D" w14:textId="77777777" w:rsidR="00A32A2D" w:rsidRPr="009F47EE" w:rsidRDefault="00A32A2D" w:rsidP="00A32A2D">
      <w:pPr>
        <w:pStyle w:val="Sraopastraipa"/>
        <w:widowControl w:val="0"/>
        <w:numPr>
          <w:ilvl w:val="0"/>
          <w:numId w:val="4"/>
        </w:numPr>
        <w:autoSpaceDE w:val="0"/>
        <w:autoSpaceDN w:val="0"/>
        <w:ind w:left="0" w:firstLine="900"/>
        <w:contextualSpacing w:val="0"/>
        <w:jc w:val="both"/>
        <w:rPr>
          <w:szCs w:val="24"/>
        </w:rPr>
      </w:pPr>
      <w:r w:rsidRPr="009F47EE">
        <w:rPr>
          <w:szCs w:val="24"/>
        </w:rPr>
        <w:t>Aprašą tvirtina, keičia, pripažįsta netekusiu galios Savivaldybės taryba.</w:t>
      </w:r>
    </w:p>
    <w:p w14:paraId="35DE7ADD" w14:textId="77777777" w:rsidR="00A32A2D" w:rsidRPr="009F47EE" w:rsidRDefault="00A32A2D" w:rsidP="00A32A2D">
      <w:pPr>
        <w:pStyle w:val="Sraopastraipa"/>
        <w:widowControl w:val="0"/>
        <w:numPr>
          <w:ilvl w:val="0"/>
          <w:numId w:val="4"/>
        </w:numPr>
        <w:autoSpaceDE w:val="0"/>
        <w:autoSpaceDN w:val="0"/>
        <w:ind w:left="0" w:firstLine="900"/>
        <w:contextualSpacing w:val="0"/>
        <w:jc w:val="both"/>
        <w:rPr>
          <w:szCs w:val="24"/>
        </w:rPr>
      </w:pPr>
      <w:r w:rsidRPr="009F47EE">
        <w:rPr>
          <w:szCs w:val="24"/>
        </w:rPr>
        <w:t>Studentų skatinimo finansinę apskaitą vykdo Savivaldybės administracijos skyrius, atsakingas už finansinę apskaitą.</w:t>
      </w:r>
    </w:p>
    <w:p w14:paraId="331C3525" w14:textId="77777777" w:rsidR="00A32A2D" w:rsidRPr="009F47EE" w:rsidRDefault="00A32A2D" w:rsidP="00A32A2D">
      <w:pPr>
        <w:pStyle w:val="Sraopastraipa"/>
        <w:widowControl w:val="0"/>
        <w:numPr>
          <w:ilvl w:val="0"/>
          <w:numId w:val="4"/>
        </w:numPr>
        <w:autoSpaceDE w:val="0"/>
        <w:autoSpaceDN w:val="0"/>
        <w:ind w:left="0" w:firstLine="900"/>
        <w:contextualSpacing w:val="0"/>
        <w:jc w:val="both"/>
        <w:rPr>
          <w:szCs w:val="24"/>
        </w:rPr>
      </w:pPr>
      <w:r w:rsidRPr="009F47EE">
        <w:rPr>
          <w:szCs w:val="24"/>
        </w:rPr>
        <w:t>Komisijos veiklos dokumentai saugomi teisės aktų nustatyta tvarka.</w:t>
      </w:r>
    </w:p>
    <w:p w14:paraId="5C2FA382" w14:textId="77777777" w:rsidR="00A32A2D" w:rsidRPr="009F47EE" w:rsidRDefault="00A32A2D" w:rsidP="00A32A2D">
      <w:pPr>
        <w:pStyle w:val="Sraopastraipa"/>
        <w:widowControl w:val="0"/>
        <w:numPr>
          <w:ilvl w:val="0"/>
          <w:numId w:val="4"/>
        </w:numPr>
        <w:autoSpaceDE w:val="0"/>
        <w:autoSpaceDN w:val="0"/>
        <w:ind w:left="0" w:firstLine="900"/>
        <w:contextualSpacing w:val="0"/>
        <w:jc w:val="both"/>
        <w:rPr>
          <w:szCs w:val="24"/>
        </w:rPr>
      </w:pPr>
      <w:r w:rsidRPr="009F47EE">
        <w:rPr>
          <w:szCs w:val="24"/>
        </w:rPr>
        <w:t>Informacija apie skirtas stipendijas Studentams skelbiama Savivaldybės interneto svetainėje</w:t>
      </w:r>
      <w:r w:rsidR="00F7796A" w:rsidRPr="009F47EE">
        <w:rPr>
          <w:szCs w:val="24"/>
        </w:rPr>
        <w:t xml:space="preserve"> </w:t>
      </w:r>
      <w:hyperlink r:id="rId13" w:history="1">
        <w:r w:rsidR="00F7796A" w:rsidRPr="009F47EE">
          <w:rPr>
            <w:rStyle w:val="Hipersaitas"/>
            <w:color w:val="auto"/>
            <w:szCs w:val="24"/>
          </w:rPr>
          <w:t>www.anyksciai.lt</w:t>
        </w:r>
      </w:hyperlink>
      <w:r w:rsidR="00F7796A" w:rsidRPr="009F47EE">
        <w:rPr>
          <w:szCs w:val="24"/>
        </w:rPr>
        <w:t xml:space="preserve"> </w:t>
      </w:r>
      <w:r w:rsidRPr="009F47EE">
        <w:rPr>
          <w:szCs w:val="24"/>
        </w:rPr>
        <w:t>.</w:t>
      </w:r>
    </w:p>
    <w:p w14:paraId="2AA08E9D" w14:textId="77777777" w:rsidR="00A32A2D" w:rsidRPr="009F47EE" w:rsidRDefault="00A32A2D" w:rsidP="00A32A2D">
      <w:pPr>
        <w:pStyle w:val="Sraopastraipa"/>
        <w:widowControl w:val="0"/>
        <w:numPr>
          <w:ilvl w:val="0"/>
          <w:numId w:val="4"/>
        </w:numPr>
        <w:autoSpaceDE w:val="0"/>
        <w:autoSpaceDN w:val="0"/>
        <w:ind w:left="0" w:firstLine="900"/>
        <w:contextualSpacing w:val="0"/>
        <w:jc w:val="both"/>
        <w:rPr>
          <w:szCs w:val="24"/>
        </w:rPr>
      </w:pPr>
      <w:r w:rsidRPr="009F47EE">
        <w:rPr>
          <w:szCs w:val="24"/>
        </w:rPr>
        <w:t>Asmenys, pažeidę šio Aprašo nuostatas, atsako Lietuvos Respublikos teisės aktų nustatyta tvarka.</w:t>
      </w:r>
    </w:p>
    <w:p w14:paraId="6C8BF573" w14:textId="77777777" w:rsidR="00A32A2D" w:rsidRPr="009F47EE" w:rsidRDefault="00A32A2D" w:rsidP="00A32A2D">
      <w:pPr>
        <w:jc w:val="center"/>
        <w:rPr>
          <w:szCs w:val="24"/>
        </w:rPr>
      </w:pPr>
      <w:r w:rsidRPr="009F47EE">
        <w:rPr>
          <w:szCs w:val="24"/>
        </w:rPr>
        <w:t>_____________________</w:t>
      </w:r>
    </w:p>
    <w:p w14:paraId="50542381" w14:textId="77777777" w:rsidR="00A32A2D" w:rsidRPr="009F47EE" w:rsidRDefault="00A32A2D" w:rsidP="00A32A2D">
      <w:pPr>
        <w:jc w:val="both"/>
        <w:rPr>
          <w:szCs w:val="24"/>
        </w:rPr>
      </w:pPr>
    </w:p>
    <w:p w14:paraId="46E2E6E7" w14:textId="660BFC37" w:rsidR="00F61CED" w:rsidRPr="009F47EE" w:rsidRDefault="00F61CED">
      <w:pPr>
        <w:rPr>
          <w:szCs w:val="24"/>
        </w:rPr>
      </w:pPr>
      <w:r w:rsidRPr="009F47EE">
        <w:rPr>
          <w:szCs w:val="24"/>
        </w:rPr>
        <w:br w:type="page"/>
      </w:r>
    </w:p>
    <w:p w14:paraId="064E90EC" w14:textId="77777777" w:rsidR="00E91CB6" w:rsidRPr="009F47EE" w:rsidRDefault="00946934" w:rsidP="00E91CB6">
      <w:pPr>
        <w:spacing w:before="60"/>
        <w:ind w:left="6480" w:right="180"/>
        <w:jc w:val="both"/>
        <w:rPr>
          <w:szCs w:val="24"/>
        </w:rPr>
      </w:pPr>
      <w:r w:rsidRPr="009F47EE">
        <w:rPr>
          <w:szCs w:val="24"/>
        </w:rPr>
        <w:lastRenderedPageBreak/>
        <w:t xml:space="preserve">Anykščių </w:t>
      </w:r>
      <w:r w:rsidR="00E91CB6" w:rsidRPr="009F47EE">
        <w:rPr>
          <w:szCs w:val="24"/>
        </w:rPr>
        <w:t xml:space="preserve">rajono savivaldybės studentų </w:t>
      </w:r>
      <w:r w:rsidRPr="009F47EE">
        <w:rPr>
          <w:szCs w:val="24"/>
        </w:rPr>
        <w:t>skatinimo</w:t>
      </w:r>
      <w:r w:rsidR="00E91CB6" w:rsidRPr="009F47EE">
        <w:rPr>
          <w:szCs w:val="24"/>
        </w:rPr>
        <w:t xml:space="preserve"> tvarkos aprašo</w:t>
      </w:r>
    </w:p>
    <w:p w14:paraId="0F1A7418" w14:textId="77777777" w:rsidR="00E91CB6" w:rsidRPr="009F47EE" w:rsidRDefault="00E91CB6" w:rsidP="00E91CB6">
      <w:pPr>
        <w:spacing w:before="60"/>
        <w:ind w:left="5760" w:right="180" w:firstLine="720"/>
        <w:jc w:val="both"/>
        <w:rPr>
          <w:szCs w:val="24"/>
        </w:rPr>
      </w:pPr>
      <w:r w:rsidRPr="009F47EE">
        <w:rPr>
          <w:szCs w:val="24"/>
        </w:rPr>
        <w:t>1 priedas</w:t>
      </w:r>
    </w:p>
    <w:p w14:paraId="04E485B4" w14:textId="77777777" w:rsidR="00E7411C" w:rsidRPr="009F47EE" w:rsidRDefault="00E7411C" w:rsidP="00D474E7">
      <w:pPr>
        <w:pStyle w:val="Antrat2"/>
        <w:spacing w:after="80"/>
        <w:ind w:right="282" w:firstLine="720"/>
        <w:rPr>
          <w:sz w:val="24"/>
          <w:szCs w:val="24"/>
        </w:rPr>
      </w:pPr>
    </w:p>
    <w:p w14:paraId="4DE9FAB8" w14:textId="77777777" w:rsidR="00E91CB6" w:rsidRPr="009F47EE" w:rsidRDefault="00941E05" w:rsidP="00E91CB6">
      <w:pPr>
        <w:ind w:firstLine="720"/>
        <w:jc w:val="center"/>
        <w:rPr>
          <w:szCs w:val="24"/>
        </w:rPr>
      </w:pPr>
      <w:r w:rsidRPr="009F47EE">
        <w:rPr>
          <w:szCs w:val="24"/>
        </w:rPr>
        <w:t>.......................................................................................................................</w:t>
      </w:r>
    </w:p>
    <w:p w14:paraId="244444C1" w14:textId="77777777" w:rsidR="00E91CB6" w:rsidRPr="009F47EE" w:rsidRDefault="00E91CB6" w:rsidP="00E91CB6">
      <w:pPr>
        <w:ind w:right="-6"/>
        <w:jc w:val="center"/>
        <w:rPr>
          <w:i/>
          <w:sz w:val="20"/>
        </w:rPr>
      </w:pPr>
      <w:r w:rsidRPr="009F47EE">
        <w:rPr>
          <w:i/>
          <w:sz w:val="20"/>
        </w:rPr>
        <w:t>(vardas, pavardė)</w:t>
      </w:r>
    </w:p>
    <w:p w14:paraId="6A0E66C5" w14:textId="77777777" w:rsidR="00E91CB6" w:rsidRPr="009F47EE" w:rsidRDefault="00941E05" w:rsidP="00E91CB6">
      <w:pPr>
        <w:ind w:firstLine="720"/>
        <w:jc w:val="center"/>
        <w:rPr>
          <w:i/>
          <w:sz w:val="20"/>
        </w:rPr>
      </w:pPr>
      <w:r w:rsidRPr="009F47EE">
        <w:rPr>
          <w:i/>
          <w:sz w:val="20"/>
        </w:rPr>
        <w:t>..............................................................................................................................................</w:t>
      </w:r>
    </w:p>
    <w:p w14:paraId="4589786B" w14:textId="77777777" w:rsidR="00E91CB6" w:rsidRPr="009F47EE" w:rsidRDefault="00E91CB6" w:rsidP="00E91CB6">
      <w:pPr>
        <w:jc w:val="center"/>
        <w:rPr>
          <w:i/>
          <w:sz w:val="20"/>
        </w:rPr>
      </w:pPr>
      <w:r w:rsidRPr="009F47EE">
        <w:rPr>
          <w:i/>
          <w:sz w:val="20"/>
        </w:rPr>
        <w:t>(asmens kodas)</w:t>
      </w:r>
    </w:p>
    <w:p w14:paraId="45DD8D71" w14:textId="77777777" w:rsidR="00E91CB6" w:rsidRPr="009F47EE" w:rsidRDefault="00941E05" w:rsidP="00E91CB6">
      <w:pPr>
        <w:ind w:firstLine="720"/>
        <w:jc w:val="center"/>
        <w:rPr>
          <w:i/>
          <w:sz w:val="20"/>
        </w:rPr>
      </w:pPr>
      <w:r w:rsidRPr="009F47EE">
        <w:rPr>
          <w:i/>
          <w:sz w:val="20"/>
        </w:rPr>
        <w:t>..............................................................................................................................................</w:t>
      </w:r>
    </w:p>
    <w:p w14:paraId="5F880975" w14:textId="77777777" w:rsidR="00E91CB6" w:rsidRPr="009F47EE" w:rsidRDefault="00E91CB6" w:rsidP="00E91CB6">
      <w:pPr>
        <w:ind w:right="-6"/>
        <w:jc w:val="center"/>
        <w:rPr>
          <w:i/>
          <w:sz w:val="20"/>
        </w:rPr>
      </w:pPr>
      <w:r w:rsidRPr="009F47EE">
        <w:rPr>
          <w:i/>
          <w:sz w:val="20"/>
        </w:rPr>
        <w:t>(deklaruota (registracijos) gyvenamoji vieta)</w:t>
      </w:r>
    </w:p>
    <w:p w14:paraId="00DFAC71" w14:textId="77777777" w:rsidR="00941E05" w:rsidRPr="009F47EE" w:rsidRDefault="00941E05" w:rsidP="00941E05">
      <w:pPr>
        <w:ind w:right="-1" w:firstLine="720"/>
        <w:jc w:val="center"/>
        <w:rPr>
          <w:szCs w:val="24"/>
        </w:rPr>
      </w:pPr>
      <w:r w:rsidRPr="009F47EE">
        <w:rPr>
          <w:szCs w:val="24"/>
        </w:rPr>
        <w:t>......................................................................................................................</w:t>
      </w:r>
    </w:p>
    <w:p w14:paraId="1FE723D9" w14:textId="77777777" w:rsidR="00E91CB6" w:rsidRPr="009F47EE" w:rsidRDefault="00E91CB6" w:rsidP="00941E05">
      <w:pPr>
        <w:ind w:right="-1" w:firstLine="720"/>
        <w:jc w:val="center"/>
        <w:rPr>
          <w:i/>
          <w:sz w:val="20"/>
        </w:rPr>
      </w:pPr>
      <w:r w:rsidRPr="009F47EE">
        <w:rPr>
          <w:i/>
          <w:sz w:val="20"/>
        </w:rPr>
        <w:t xml:space="preserve"> (telefono Nr., el. pašto adresas)</w:t>
      </w:r>
    </w:p>
    <w:p w14:paraId="0157098A" w14:textId="77777777" w:rsidR="00E91CB6" w:rsidRPr="009F47EE" w:rsidRDefault="00941E05" w:rsidP="00E91CB6">
      <w:pPr>
        <w:ind w:firstLine="720"/>
        <w:jc w:val="center"/>
        <w:rPr>
          <w:szCs w:val="24"/>
        </w:rPr>
      </w:pPr>
      <w:r w:rsidRPr="009F47EE">
        <w:rPr>
          <w:szCs w:val="24"/>
        </w:rPr>
        <w:t>.....................................................................................................................</w:t>
      </w:r>
    </w:p>
    <w:p w14:paraId="0315999D" w14:textId="77777777" w:rsidR="00E91CB6" w:rsidRPr="009F47EE" w:rsidRDefault="00E91CB6" w:rsidP="00E91CB6">
      <w:pPr>
        <w:ind w:firstLine="720"/>
        <w:jc w:val="center"/>
        <w:rPr>
          <w:i/>
          <w:sz w:val="20"/>
        </w:rPr>
      </w:pPr>
      <w:r w:rsidRPr="009F47EE">
        <w:rPr>
          <w:i/>
          <w:sz w:val="20"/>
        </w:rPr>
        <w:t xml:space="preserve"> (baigt</w:t>
      </w:r>
      <w:r w:rsidR="00BA161E" w:rsidRPr="009F47EE">
        <w:rPr>
          <w:i/>
          <w:sz w:val="20"/>
        </w:rPr>
        <w:t>os</w:t>
      </w:r>
      <w:r w:rsidRPr="009F47EE">
        <w:rPr>
          <w:i/>
          <w:sz w:val="20"/>
        </w:rPr>
        <w:t xml:space="preserve"> bendrojo ugdymo mokykl</w:t>
      </w:r>
      <w:r w:rsidR="00BA161E" w:rsidRPr="009F47EE">
        <w:rPr>
          <w:i/>
          <w:sz w:val="20"/>
        </w:rPr>
        <w:t>os pavadinimas</w:t>
      </w:r>
      <w:r w:rsidRPr="009F47EE">
        <w:rPr>
          <w:i/>
          <w:sz w:val="20"/>
        </w:rPr>
        <w:t>, baigimo metai)</w:t>
      </w:r>
    </w:p>
    <w:p w14:paraId="6EB2C6C8" w14:textId="77777777" w:rsidR="00E91CB6" w:rsidRPr="009F47EE" w:rsidRDefault="00E91CB6" w:rsidP="00E91CB6">
      <w:pPr>
        <w:ind w:firstLine="720"/>
        <w:jc w:val="center"/>
        <w:rPr>
          <w:i/>
          <w:szCs w:val="24"/>
        </w:rPr>
      </w:pPr>
    </w:p>
    <w:p w14:paraId="5B80D0D3" w14:textId="743A3C2A" w:rsidR="00E91CB6" w:rsidRPr="009F47EE" w:rsidRDefault="00946934" w:rsidP="009D2586">
      <w:pPr>
        <w:ind w:right="-6"/>
        <w:jc w:val="both"/>
        <w:rPr>
          <w:szCs w:val="24"/>
        </w:rPr>
      </w:pPr>
      <w:r w:rsidRPr="009F47EE">
        <w:rPr>
          <w:szCs w:val="24"/>
        </w:rPr>
        <w:t>Anykščių</w:t>
      </w:r>
      <w:r w:rsidR="00E91CB6" w:rsidRPr="009F47EE">
        <w:rPr>
          <w:szCs w:val="24"/>
        </w:rPr>
        <w:t xml:space="preserve"> rajono savivaldybės</w:t>
      </w:r>
      <w:r w:rsidR="00AE7B35" w:rsidRPr="009F47EE">
        <w:rPr>
          <w:szCs w:val="24"/>
        </w:rPr>
        <w:t xml:space="preserve"> </w:t>
      </w:r>
    </w:p>
    <w:p w14:paraId="79230087" w14:textId="602B4E95" w:rsidR="0091538D" w:rsidRPr="009F47EE" w:rsidRDefault="0091538D" w:rsidP="009D2586">
      <w:pPr>
        <w:ind w:right="-6"/>
        <w:jc w:val="both"/>
        <w:rPr>
          <w:szCs w:val="24"/>
        </w:rPr>
      </w:pPr>
      <w:r w:rsidRPr="009F47EE">
        <w:rPr>
          <w:szCs w:val="24"/>
        </w:rPr>
        <w:t>administracijos direktoriui</w:t>
      </w:r>
    </w:p>
    <w:p w14:paraId="77D826C2" w14:textId="77777777" w:rsidR="00E91CB6" w:rsidRPr="009F47EE" w:rsidRDefault="00E91CB6" w:rsidP="00E91CB6">
      <w:pPr>
        <w:ind w:right="-6" w:firstLine="720"/>
        <w:jc w:val="both"/>
        <w:rPr>
          <w:szCs w:val="24"/>
        </w:rPr>
      </w:pPr>
    </w:p>
    <w:p w14:paraId="3A53E733" w14:textId="77777777" w:rsidR="00E91CB6" w:rsidRPr="009F47EE" w:rsidRDefault="00E91CB6" w:rsidP="00E91CB6">
      <w:pPr>
        <w:pStyle w:val="Antrat2"/>
        <w:ind w:left="0" w:right="-6"/>
        <w:jc w:val="center"/>
        <w:rPr>
          <w:sz w:val="24"/>
          <w:szCs w:val="24"/>
        </w:rPr>
      </w:pPr>
      <w:bookmarkStart w:id="2" w:name="_h5bs48rt755i"/>
      <w:bookmarkEnd w:id="2"/>
      <w:r w:rsidRPr="009F47EE">
        <w:rPr>
          <w:sz w:val="24"/>
          <w:szCs w:val="24"/>
        </w:rPr>
        <w:t>PRAŠYMAS</w:t>
      </w:r>
    </w:p>
    <w:p w14:paraId="3FD959C8" w14:textId="77777777" w:rsidR="00E91CB6" w:rsidRPr="009F47EE" w:rsidRDefault="00E91CB6" w:rsidP="00E91CB6">
      <w:pPr>
        <w:ind w:right="-6" w:firstLine="720"/>
        <w:jc w:val="center"/>
        <w:rPr>
          <w:b/>
          <w:szCs w:val="24"/>
        </w:rPr>
      </w:pPr>
      <w:r w:rsidRPr="009F47EE">
        <w:rPr>
          <w:b/>
          <w:szCs w:val="24"/>
        </w:rPr>
        <w:t xml:space="preserve">DĖL </w:t>
      </w:r>
      <w:r w:rsidR="00946934" w:rsidRPr="009F47EE">
        <w:rPr>
          <w:b/>
          <w:szCs w:val="24"/>
        </w:rPr>
        <w:t>SAVIVALDYBĖS</w:t>
      </w:r>
      <w:r w:rsidRPr="009F47EE">
        <w:rPr>
          <w:b/>
          <w:szCs w:val="24"/>
        </w:rPr>
        <w:t xml:space="preserve"> STIPENDIJOS SKYRIMO</w:t>
      </w:r>
    </w:p>
    <w:p w14:paraId="105627B9" w14:textId="77777777" w:rsidR="00E91CB6" w:rsidRPr="009F47EE" w:rsidRDefault="00E91CB6" w:rsidP="00E91CB6">
      <w:pPr>
        <w:ind w:right="-6" w:firstLine="720"/>
        <w:jc w:val="center"/>
        <w:rPr>
          <w:b/>
          <w:szCs w:val="24"/>
        </w:rPr>
      </w:pPr>
    </w:p>
    <w:p w14:paraId="543EA46B" w14:textId="77777777" w:rsidR="00E91CB6" w:rsidRPr="009F47EE" w:rsidRDefault="00E91CB6" w:rsidP="00E91CB6">
      <w:pPr>
        <w:ind w:firstLine="720"/>
        <w:jc w:val="center"/>
        <w:rPr>
          <w:szCs w:val="24"/>
        </w:rPr>
      </w:pPr>
      <w:r w:rsidRPr="009F47EE">
        <w:rPr>
          <w:szCs w:val="24"/>
        </w:rPr>
        <w:t>20</w:t>
      </w:r>
      <w:r w:rsidR="00941E05" w:rsidRPr="009F47EE">
        <w:rPr>
          <w:szCs w:val="24"/>
        </w:rPr>
        <w:t xml:space="preserve">..... </w:t>
      </w:r>
      <w:r w:rsidRPr="009F47EE">
        <w:rPr>
          <w:szCs w:val="24"/>
        </w:rPr>
        <w:t>m.</w:t>
      </w:r>
      <w:r w:rsidR="00941E05" w:rsidRPr="009F47EE">
        <w:rPr>
          <w:szCs w:val="24"/>
        </w:rPr>
        <w:t xml:space="preserve"> .................... </w:t>
      </w:r>
      <w:r w:rsidRPr="009F47EE">
        <w:rPr>
          <w:szCs w:val="24"/>
        </w:rPr>
        <w:t>d.</w:t>
      </w:r>
    </w:p>
    <w:p w14:paraId="02369044" w14:textId="77777777" w:rsidR="00E91CB6" w:rsidRPr="009F47EE" w:rsidRDefault="00E91CB6" w:rsidP="00E91CB6">
      <w:pPr>
        <w:ind w:firstLine="720"/>
        <w:jc w:val="both"/>
        <w:rPr>
          <w:szCs w:val="24"/>
        </w:rPr>
      </w:pPr>
      <w:r w:rsidRPr="009F47EE">
        <w:rPr>
          <w:szCs w:val="24"/>
        </w:rPr>
        <w:t xml:space="preserve"> </w:t>
      </w:r>
    </w:p>
    <w:p w14:paraId="024929B1" w14:textId="77777777" w:rsidR="00946934" w:rsidRPr="009F47EE" w:rsidRDefault="00946934" w:rsidP="00BA161E">
      <w:pPr>
        <w:ind w:right="-1" w:firstLine="720"/>
        <w:jc w:val="both"/>
        <w:rPr>
          <w:szCs w:val="24"/>
        </w:rPr>
      </w:pPr>
      <w:r w:rsidRPr="009F47EE">
        <w:rPr>
          <w:szCs w:val="24"/>
        </w:rPr>
        <w:t xml:space="preserve"> Prašau skirti</w:t>
      </w:r>
      <w:r w:rsidR="004463A8" w:rsidRPr="009F47EE">
        <w:rPr>
          <w:szCs w:val="24"/>
        </w:rPr>
        <w:t xml:space="preserve"> Savivaldybės stipendiją .......................................................................................</w:t>
      </w:r>
    </w:p>
    <w:p w14:paraId="4BD12C7E" w14:textId="77777777" w:rsidR="00BA161E" w:rsidRPr="009F47EE" w:rsidRDefault="004463A8" w:rsidP="00FB185B">
      <w:pPr>
        <w:ind w:right="3"/>
        <w:jc w:val="both"/>
        <w:rPr>
          <w:i/>
          <w:sz w:val="20"/>
        </w:rPr>
      </w:pPr>
      <w:r w:rsidRPr="009F47EE">
        <w:rPr>
          <w:i/>
          <w:sz w:val="20"/>
        </w:rPr>
        <w:t xml:space="preserve">                                                                                             (nurodyti</w:t>
      </w:r>
      <w:r w:rsidR="00E7411C" w:rsidRPr="009F47EE">
        <w:rPr>
          <w:i/>
          <w:sz w:val="20"/>
        </w:rPr>
        <w:t xml:space="preserve"> mokymosi</w:t>
      </w:r>
      <w:r w:rsidRPr="009F47EE">
        <w:rPr>
          <w:i/>
          <w:sz w:val="20"/>
        </w:rPr>
        <w:t xml:space="preserve"> </w:t>
      </w:r>
      <w:r w:rsidR="00E7411C" w:rsidRPr="009F47EE">
        <w:rPr>
          <w:i/>
          <w:sz w:val="20"/>
        </w:rPr>
        <w:t xml:space="preserve">studijų </w:t>
      </w:r>
      <w:r w:rsidRPr="009F47EE">
        <w:rPr>
          <w:i/>
          <w:sz w:val="20"/>
        </w:rPr>
        <w:t>laikotarpį nuo ... iki</w:t>
      </w:r>
      <w:r w:rsidR="005D362A" w:rsidRPr="009F47EE">
        <w:rPr>
          <w:i/>
          <w:sz w:val="20"/>
        </w:rPr>
        <w:t>, motyvus</w:t>
      </w:r>
      <w:r w:rsidR="00D76A22" w:rsidRPr="009F47EE">
        <w:rPr>
          <w:i/>
          <w:sz w:val="20"/>
        </w:rPr>
        <w:t>)</w:t>
      </w:r>
    </w:p>
    <w:p w14:paraId="32A4A94C" w14:textId="77777777" w:rsidR="00946934" w:rsidRPr="009F47EE" w:rsidRDefault="00E65DB0" w:rsidP="00BA161E">
      <w:pPr>
        <w:ind w:right="3"/>
        <w:jc w:val="both"/>
        <w:rPr>
          <w:szCs w:val="24"/>
        </w:rPr>
      </w:pPr>
      <w:r w:rsidRPr="009F47EE">
        <w:rPr>
          <w:szCs w:val="24"/>
        </w:rPr>
        <w:t>................................................................................................................................................................</w:t>
      </w:r>
    </w:p>
    <w:p w14:paraId="71FF9E66" w14:textId="77777777" w:rsidR="007B0E71" w:rsidRPr="009F47EE" w:rsidRDefault="007B0E71" w:rsidP="007B0E71">
      <w:pPr>
        <w:ind w:right="3" w:firstLine="720"/>
        <w:jc w:val="both"/>
        <w:rPr>
          <w:szCs w:val="24"/>
        </w:rPr>
      </w:pPr>
    </w:p>
    <w:p w14:paraId="766CAE6E" w14:textId="77777777" w:rsidR="007B0E71" w:rsidRPr="009F47EE" w:rsidRDefault="002C7C61" w:rsidP="00FB185B">
      <w:pPr>
        <w:ind w:right="3"/>
        <w:jc w:val="both"/>
        <w:rPr>
          <w:szCs w:val="24"/>
        </w:rPr>
      </w:pPr>
      <w:r w:rsidRPr="009F47EE">
        <w:rPr>
          <w:szCs w:val="24"/>
        </w:rPr>
        <w:t>................................................................................................................................................................</w:t>
      </w:r>
    </w:p>
    <w:p w14:paraId="426CAA12" w14:textId="77777777" w:rsidR="00E91CB6" w:rsidRPr="009F47EE" w:rsidRDefault="00E91CB6" w:rsidP="00E91CB6">
      <w:pPr>
        <w:ind w:firstLine="720"/>
        <w:jc w:val="both"/>
        <w:rPr>
          <w:szCs w:val="24"/>
        </w:rPr>
      </w:pPr>
    </w:p>
    <w:p w14:paraId="5DC554F8" w14:textId="77777777" w:rsidR="00946934" w:rsidRPr="009F47EE" w:rsidRDefault="002C7C61" w:rsidP="002C7C61">
      <w:pPr>
        <w:jc w:val="both"/>
        <w:rPr>
          <w:szCs w:val="24"/>
        </w:rPr>
      </w:pPr>
      <w:r w:rsidRPr="009F47EE">
        <w:rPr>
          <w:szCs w:val="24"/>
        </w:rPr>
        <w:t>................................................................................................................................................................</w:t>
      </w:r>
    </w:p>
    <w:p w14:paraId="7659A587" w14:textId="77777777" w:rsidR="00E91CB6" w:rsidRPr="009F47EE" w:rsidRDefault="00E91CB6" w:rsidP="00E91CB6">
      <w:pPr>
        <w:ind w:firstLine="720"/>
        <w:jc w:val="both"/>
        <w:rPr>
          <w:szCs w:val="24"/>
        </w:rPr>
      </w:pPr>
      <w:r w:rsidRPr="009F47EE">
        <w:rPr>
          <w:szCs w:val="24"/>
        </w:rPr>
        <w:t>PRIDEDAMA:</w:t>
      </w:r>
    </w:p>
    <w:p w14:paraId="68301A69" w14:textId="77777777" w:rsidR="00E91CB6" w:rsidRPr="009F47EE" w:rsidRDefault="00E91CB6" w:rsidP="00530D2D">
      <w:pPr>
        <w:ind w:right="240" w:firstLine="720"/>
        <w:jc w:val="both"/>
        <w:rPr>
          <w:szCs w:val="24"/>
        </w:rPr>
      </w:pPr>
      <w:r w:rsidRPr="009F47EE">
        <w:rPr>
          <w:szCs w:val="24"/>
        </w:rPr>
        <w:t>1. Pažyma apie mokymąsi aukštojoje mokykloje</w:t>
      </w:r>
      <w:r w:rsidR="006B6A10" w:rsidRPr="009F47EE">
        <w:rPr>
          <w:szCs w:val="24"/>
        </w:rPr>
        <w:t>, ... lapas</w:t>
      </w:r>
      <w:r w:rsidRPr="009F47EE">
        <w:rPr>
          <w:szCs w:val="24"/>
        </w:rPr>
        <w:t>.</w:t>
      </w:r>
    </w:p>
    <w:p w14:paraId="2ABF566A" w14:textId="6B1B4C73" w:rsidR="00530D2D" w:rsidRPr="009F47EE" w:rsidRDefault="00E91CB6" w:rsidP="00A7498C">
      <w:pPr>
        <w:ind w:firstLine="720"/>
        <w:jc w:val="both"/>
        <w:rPr>
          <w:szCs w:val="24"/>
        </w:rPr>
      </w:pPr>
      <w:r w:rsidRPr="009F47EE">
        <w:rPr>
          <w:szCs w:val="24"/>
        </w:rPr>
        <w:t xml:space="preserve">2. </w:t>
      </w:r>
      <w:r w:rsidR="00530D2D" w:rsidRPr="009F47EE">
        <w:rPr>
          <w:szCs w:val="24"/>
        </w:rPr>
        <w:t>Pažyma apie paskutinio pusmečio</w:t>
      </w:r>
      <w:r w:rsidR="00530D2D" w:rsidRPr="009F47EE">
        <w:rPr>
          <w:b/>
          <w:szCs w:val="24"/>
        </w:rPr>
        <w:t xml:space="preserve"> </w:t>
      </w:r>
      <w:r w:rsidR="00530D2D" w:rsidRPr="009F47EE">
        <w:rPr>
          <w:szCs w:val="24"/>
        </w:rPr>
        <w:t>(semestro) mokymosi rezultatus (pateikia ne pirmo kurso studentai), ... lapai.</w:t>
      </w:r>
    </w:p>
    <w:p w14:paraId="6CDF3B3B" w14:textId="3BF46B26" w:rsidR="00E91CB6" w:rsidRPr="009F47EE" w:rsidRDefault="00E91CB6" w:rsidP="00530D2D">
      <w:pPr>
        <w:ind w:firstLine="720"/>
        <w:jc w:val="both"/>
        <w:rPr>
          <w:szCs w:val="24"/>
        </w:rPr>
      </w:pPr>
      <w:r w:rsidRPr="009F47EE">
        <w:rPr>
          <w:szCs w:val="24"/>
        </w:rPr>
        <w:t>3. Brandos atestat</w:t>
      </w:r>
      <w:r w:rsidR="009D2586" w:rsidRPr="009F47EE">
        <w:rPr>
          <w:szCs w:val="24"/>
        </w:rPr>
        <w:t>o</w:t>
      </w:r>
      <w:r w:rsidRPr="009F47EE">
        <w:rPr>
          <w:szCs w:val="24"/>
        </w:rPr>
        <w:t xml:space="preserve"> </w:t>
      </w:r>
      <w:r w:rsidR="009D2586" w:rsidRPr="009F47EE">
        <w:rPr>
          <w:szCs w:val="24"/>
        </w:rPr>
        <w:t>ir jo pried</w:t>
      </w:r>
      <w:r w:rsidR="008C12EF" w:rsidRPr="009F47EE">
        <w:rPr>
          <w:szCs w:val="24"/>
        </w:rPr>
        <w:t>o</w:t>
      </w:r>
      <w:r w:rsidR="009D2586" w:rsidRPr="009F47EE">
        <w:rPr>
          <w:szCs w:val="24"/>
        </w:rPr>
        <w:t xml:space="preserve"> kopija </w:t>
      </w:r>
      <w:r w:rsidRPr="009F47EE">
        <w:rPr>
          <w:szCs w:val="24"/>
        </w:rPr>
        <w:t>(pateikia</w:t>
      </w:r>
      <w:r w:rsidR="009D2586" w:rsidRPr="009F47EE">
        <w:rPr>
          <w:szCs w:val="24"/>
        </w:rPr>
        <w:t xml:space="preserve"> tik </w:t>
      </w:r>
      <w:r w:rsidR="00F60512" w:rsidRPr="009F47EE">
        <w:rPr>
          <w:szCs w:val="24"/>
        </w:rPr>
        <w:t>pirmo</w:t>
      </w:r>
      <w:r w:rsidR="009D2586" w:rsidRPr="009F47EE">
        <w:rPr>
          <w:szCs w:val="24"/>
        </w:rPr>
        <w:t xml:space="preserve"> kurso studentai</w:t>
      </w:r>
      <w:r w:rsidRPr="009F47EE">
        <w:rPr>
          <w:szCs w:val="24"/>
        </w:rPr>
        <w:t>)</w:t>
      </w:r>
      <w:r w:rsidR="002C7C61" w:rsidRPr="009F47EE">
        <w:rPr>
          <w:szCs w:val="24"/>
        </w:rPr>
        <w:t>,</w:t>
      </w:r>
      <w:r w:rsidR="006B6A10" w:rsidRPr="009F47EE">
        <w:rPr>
          <w:szCs w:val="24"/>
        </w:rPr>
        <w:t xml:space="preserve"> ... lapai</w:t>
      </w:r>
      <w:r w:rsidRPr="009F47EE">
        <w:rPr>
          <w:szCs w:val="24"/>
        </w:rPr>
        <w:t>.</w:t>
      </w:r>
    </w:p>
    <w:p w14:paraId="4AF02A76" w14:textId="77777777" w:rsidR="00E91CB6" w:rsidRPr="009F47EE" w:rsidRDefault="00946934" w:rsidP="00530D2D">
      <w:pPr>
        <w:ind w:firstLine="720"/>
        <w:jc w:val="both"/>
        <w:rPr>
          <w:szCs w:val="24"/>
        </w:rPr>
      </w:pPr>
      <w:r w:rsidRPr="009F47EE">
        <w:rPr>
          <w:szCs w:val="24"/>
        </w:rPr>
        <w:t>4</w:t>
      </w:r>
      <w:r w:rsidR="00E91CB6" w:rsidRPr="009F47EE">
        <w:rPr>
          <w:szCs w:val="24"/>
        </w:rPr>
        <w:t>. Į</w:t>
      </w:r>
      <w:r w:rsidR="00774289" w:rsidRPr="009F47EE">
        <w:rPr>
          <w:szCs w:val="24"/>
        </w:rPr>
        <w:t>staigos</w:t>
      </w:r>
      <w:r w:rsidR="00E91CB6" w:rsidRPr="009F47EE">
        <w:rPr>
          <w:szCs w:val="24"/>
        </w:rPr>
        <w:t xml:space="preserve"> </w:t>
      </w:r>
      <w:r w:rsidR="00BA161E" w:rsidRPr="009F47EE">
        <w:rPr>
          <w:szCs w:val="24"/>
        </w:rPr>
        <w:t>sutikimas</w:t>
      </w:r>
      <w:r w:rsidR="00E91CB6" w:rsidRPr="009F47EE">
        <w:rPr>
          <w:szCs w:val="24"/>
        </w:rPr>
        <w:t xml:space="preserve"> įdarbinti </w:t>
      </w:r>
      <w:r w:rsidR="00BA161E" w:rsidRPr="009F47EE">
        <w:rPr>
          <w:szCs w:val="24"/>
        </w:rPr>
        <w:t>Studentą</w:t>
      </w:r>
      <w:r w:rsidR="002C7C61" w:rsidRPr="009F47EE">
        <w:rPr>
          <w:szCs w:val="24"/>
        </w:rPr>
        <w:t>,</w:t>
      </w:r>
      <w:r w:rsidR="00E91CB6" w:rsidRPr="009F47EE">
        <w:rPr>
          <w:szCs w:val="24"/>
        </w:rPr>
        <w:t xml:space="preserve"> </w:t>
      </w:r>
      <w:r w:rsidR="006B6A10" w:rsidRPr="009F47EE">
        <w:rPr>
          <w:szCs w:val="24"/>
        </w:rPr>
        <w:t>... lapai.</w:t>
      </w:r>
    </w:p>
    <w:p w14:paraId="7A99DD96" w14:textId="77777777" w:rsidR="00E91CB6" w:rsidRPr="009F47EE" w:rsidRDefault="00E91CB6" w:rsidP="00E91CB6">
      <w:pPr>
        <w:ind w:firstLine="720"/>
        <w:jc w:val="both"/>
        <w:rPr>
          <w:szCs w:val="24"/>
          <w:highlight w:val="yellow"/>
        </w:rPr>
      </w:pPr>
    </w:p>
    <w:p w14:paraId="7BD6B2D5" w14:textId="77777777" w:rsidR="00D474E7" w:rsidRPr="009F47EE" w:rsidRDefault="00D474E7" w:rsidP="00E91CB6">
      <w:pPr>
        <w:ind w:firstLine="720"/>
        <w:jc w:val="both"/>
        <w:rPr>
          <w:b/>
          <w:szCs w:val="24"/>
        </w:rPr>
      </w:pPr>
    </w:p>
    <w:p w14:paraId="76979295" w14:textId="77777777" w:rsidR="00D474E7" w:rsidRPr="009F47EE" w:rsidRDefault="00D474E7" w:rsidP="00E91CB6">
      <w:pPr>
        <w:ind w:firstLine="720"/>
        <w:jc w:val="both"/>
        <w:rPr>
          <w:b/>
          <w:szCs w:val="24"/>
        </w:rPr>
      </w:pPr>
    </w:p>
    <w:p w14:paraId="2FDF4C0D" w14:textId="77777777" w:rsidR="00E91CB6" w:rsidRPr="009F47EE" w:rsidRDefault="00E91CB6" w:rsidP="00E91CB6">
      <w:pPr>
        <w:ind w:firstLine="720"/>
        <w:jc w:val="both"/>
        <w:rPr>
          <w:szCs w:val="24"/>
        </w:rPr>
      </w:pPr>
      <w:r w:rsidRPr="009F47EE">
        <w:rPr>
          <w:b/>
          <w:szCs w:val="24"/>
        </w:rPr>
        <w:t>Patvirtinu</w:t>
      </w:r>
      <w:r w:rsidRPr="009F47EE">
        <w:rPr>
          <w:szCs w:val="24"/>
        </w:rPr>
        <w:t xml:space="preserve">, kad esu susipažinęs ir sutinku su </w:t>
      </w:r>
      <w:r w:rsidR="00946934" w:rsidRPr="009F47EE">
        <w:rPr>
          <w:szCs w:val="24"/>
        </w:rPr>
        <w:t>Anykščių</w:t>
      </w:r>
      <w:r w:rsidRPr="009F47EE">
        <w:rPr>
          <w:szCs w:val="24"/>
        </w:rPr>
        <w:t xml:space="preserve"> rajono savivaldybės studentų </w:t>
      </w:r>
      <w:r w:rsidR="00946934" w:rsidRPr="009F47EE">
        <w:rPr>
          <w:szCs w:val="24"/>
        </w:rPr>
        <w:t xml:space="preserve">skatinimo </w:t>
      </w:r>
      <w:r w:rsidRPr="009F47EE">
        <w:rPr>
          <w:szCs w:val="24"/>
        </w:rPr>
        <w:t xml:space="preserve"> tvarkos aprašo nuostatomis.</w:t>
      </w:r>
    </w:p>
    <w:p w14:paraId="2475542F" w14:textId="77777777" w:rsidR="00E91CB6" w:rsidRPr="009F47EE" w:rsidRDefault="00E91CB6" w:rsidP="00E91CB6">
      <w:pPr>
        <w:ind w:firstLine="720"/>
        <w:jc w:val="both"/>
        <w:rPr>
          <w:szCs w:val="24"/>
        </w:rPr>
      </w:pPr>
      <w:r w:rsidRPr="009F47EE">
        <w:rPr>
          <w:b/>
          <w:szCs w:val="24"/>
        </w:rPr>
        <w:t>Patvirtinu</w:t>
      </w:r>
      <w:r w:rsidRPr="009F47EE">
        <w:rPr>
          <w:szCs w:val="24"/>
        </w:rPr>
        <w:t xml:space="preserve">,  kad visa </w:t>
      </w:r>
      <w:r w:rsidR="00774289" w:rsidRPr="009F47EE">
        <w:rPr>
          <w:szCs w:val="24"/>
        </w:rPr>
        <w:t>prašyme</w:t>
      </w:r>
      <w:r w:rsidRPr="009F47EE">
        <w:rPr>
          <w:szCs w:val="24"/>
        </w:rPr>
        <w:t xml:space="preserve"> pateikta informacija yra teisinga.</w:t>
      </w:r>
    </w:p>
    <w:p w14:paraId="442B5129" w14:textId="77777777" w:rsidR="006B6A10" w:rsidRPr="009F47EE" w:rsidRDefault="006B6A10" w:rsidP="006B6A10">
      <w:pPr>
        <w:ind w:firstLine="720"/>
        <w:jc w:val="both"/>
      </w:pPr>
    </w:p>
    <w:p w14:paraId="4CD573AD" w14:textId="77777777" w:rsidR="00941E05" w:rsidRPr="009F47EE" w:rsidRDefault="00941E05" w:rsidP="006B6A10">
      <w:pPr>
        <w:ind w:firstLine="720"/>
        <w:jc w:val="both"/>
      </w:pPr>
    </w:p>
    <w:p w14:paraId="33C38F43" w14:textId="77777777" w:rsidR="00941E05" w:rsidRPr="009F47EE" w:rsidRDefault="00941E05" w:rsidP="006B6A10">
      <w:pPr>
        <w:ind w:firstLine="720"/>
        <w:jc w:val="both"/>
      </w:pPr>
    </w:p>
    <w:p w14:paraId="705BC7E4" w14:textId="77777777" w:rsidR="00D474E7" w:rsidRPr="009F47EE" w:rsidRDefault="00D474E7" w:rsidP="006B6A10">
      <w:pPr>
        <w:ind w:firstLine="720"/>
        <w:jc w:val="both"/>
      </w:pPr>
    </w:p>
    <w:p w14:paraId="0C106BC5" w14:textId="77777777" w:rsidR="00D474E7" w:rsidRPr="009F47EE" w:rsidRDefault="00D474E7" w:rsidP="006B6A10">
      <w:pPr>
        <w:ind w:firstLine="720"/>
        <w:jc w:val="both"/>
      </w:pPr>
    </w:p>
    <w:p w14:paraId="6D031471" w14:textId="77777777" w:rsidR="006B6A10" w:rsidRPr="009F47EE" w:rsidRDefault="006B6A10" w:rsidP="006B6A10">
      <w:pPr>
        <w:rPr>
          <w:i/>
          <w:iCs/>
          <w:sz w:val="16"/>
          <w:szCs w:val="16"/>
        </w:rPr>
      </w:pPr>
      <w:r w:rsidRPr="009F47EE">
        <w:rPr>
          <w:i/>
          <w:iCs/>
          <w:sz w:val="16"/>
          <w:szCs w:val="16"/>
        </w:rPr>
        <w:t xml:space="preserve">. . . . . . . . . . . . . . . . . . . . . . . . . . . . . . . . . . . . . . . . . . . . . . . . . . . . . . . . . .                                                                    . . . . . . . . . . . . . . . . . . . . . . . . . . . . . </w:t>
      </w:r>
    </w:p>
    <w:p w14:paraId="2A3435E1" w14:textId="77777777" w:rsidR="006B6A10" w:rsidRPr="009F47EE" w:rsidRDefault="006B6A10" w:rsidP="006B6A10">
      <w:pPr>
        <w:ind w:right="-6"/>
        <w:rPr>
          <w:i/>
          <w:iCs/>
          <w:sz w:val="16"/>
          <w:szCs w:val="16"/>
        </w:rPr>
      </w:pPr>
      <w:r w:rsidRPr="009F47EE">
        <w:rPr>
          <w:i/>
          <w:iCs/>
          <w:sz w:val="16"/>
          <w:szCs w:val="16"/>
        </w:rPr>
        <w:t xml:space="preserve">                           vardas, pavardė                                                                                                                                         </w:t>
      </w:r>
      <w:r w:rsidR="002C7C61" w:rsidRPr="009F47EE">
        <w:rPr>
          <w:i/>
          <w:iCs/>
          <w:sz w:val="16"/>
          <w:szCs w:val="16"/>
        </w:rPr>
        <w:t xml:space="preserve">            </w:t>
      </w:r>
      <w:r w:rsidRPr="009F47EE">
        <w:rPr>
          <w:i/>
          <w:iCs/>
          <w:sz w:val="16"/>
          <w:szCs w:val="16"/>
        </w:rPr>
        <w:t xml:space="preserve">  parašas</w:t>
      </w:r>
    </w:p>
    <w:p w14:paraId="3003B1E9" w14:textId="77777777" w:rsidR="00BA161E" w:rsidRPr="009F47EE" w:rsidRDefault="00BA161E" w:rsidP="00E91CB6">
      <w:pPr>
        <w:ind w:left="6480" w:right="-6"/>
        <w:jc w:val="both"/>
        <w:rPr>
          <w:szCs w:val="24"/>
        </w:rPr>
      </w:pPr>
    </w:p>
    <w:p w14:paraId="18CD01D4" w14:textId="77777777" w:rsidR="00BA161E" w:rsidRPr="009F47EE" w:rsidRDefault="00BA161E" w:rsidP="00E91CB6">
      <w:pPr>
        <w:ind w:left="6480" w:right="-6"/>
        <w:jc w:val="both"/>
        <w:rPr>
          <w:szCs w:val="24"/>
        </w:rPr>
      </w:pPr>
    </w:p>
    <w:p w14:paraId="0BCBCEC0" w14:textId="77777777" w:rsidR="00BA161E" w:rsidRPr="009F47EE" w:rsidRDefault="00BA161E" w:rsidP="00E91CB6">
      <w:pPr>
        <w:ind w:left="6480" w:right="-6"/>
        <w:jc w:val="both"/>
        <w:rPr>
          <w:szCs w:val="24"/>
        </w:rPr>
      </w:pPr>
    </w:p>
    <w:p w14:paraId="24C76016" w14:textId="77777777" w:rsidR="00BA161E" w:rsidRPr="009F47EE" w:rsidRDefault="00BA161E" w:rsidP="00E91CB6">
      <w:pPr>
        <w:ind w:left="6480" w:right="-6"/>
        <w:jc w:val="both"/>
        <w:rPr>
          <w:szCs w:val="24"/>
        </w:rPr>
      </w:pPr>
    </w:p>
    <w:p w14:paraId="0FBDF8A6" w14:textId="77777777" w:rsidR="00BA161E" w:rsidRPr="009F47EE" w:rsidRDefault="00BA161E" w:rsidP="00E91CB6">
      <w:pPr>
        <w:ind w:left="6480" w:right="-6"/>
        <w:jc w:val="both"/>
        <w:rPr>
          <w:szCs w:val="24"/>
        </w:rPr>
      </w:pPr>
    </w:p>
    <w:p w14:paraId="05F8A4D1" w14:textId="77777777" w:rsidR="00E91CB6" w:rsidRPr="009F47EE" w:rsidRDefault="007B0E71" w:rsidP="00E91CB6">
      <w:pPr>
        <w:ind w:left="6480" w:right="-6"/>
        <w:jc w:val="both"/>
        <w:rPr>
          <w:szCs w:val="24"/>
        </w:rPr>
      </w:pPr>
      <w:r w:rsidRPr="009F47EE">
        <w:rPr>
          <w:szCs w:val="24"/>
        </w:rPr>
        <w:t>A</w:t>
      </w:r>
      <w:r w:rsidR="007A2F67" w:rsidRPr="009F47EE">
        <w:rPr>
          <w:szCs w:val="24"/>
        </w:rPr>
        <w:t>nykščių</w:t>
      </w:r>
      <w:r w:rsidR="00E91CB6" w:rsidRPr="009F47EE">
        <w:rPr>
          <w:szCs w:val="24"/>
        </w:rPr>
        <w:t xml:space="preserve"> rajono savivaldybės studentų </w:t>
      </w:r>
      <w:r w:rsidR="007A2F67" w:rsidRPr="009F47EE">
        <w:rPr>
          <w:szCs w:val="24"/>
        </w:rPr>
        <w:t>skatinimo</w:t>
      </w:r>
      <w:r w:rsidR="00E91CB6" w:rsidRPr="009F47EE">
        <w:rPr>
          <w:szCs w:val="24"/>
        </w:rPr>
        <w:t xml:space="preserve"> tvarkos aprašo</w:t>
      </w:r>
    </w:p>
    <w:p w14:paraId="2ED7955B" w14:textId="77777777" w:rsidR="00E91CB6" w:rsidRPr="009F47EE" w:rsidRDefault="00E91CB6" w:rsidP="00E91CB6">
      <w:pPr>
        <w:ind w:right="700" w:firstLine="720"/>
        <w:rPr>
          <w:szCs w:val="24"/>
        </w:rPr>
      </w:pPr>
      <w:r w:rsidRPr="009F47EE">
        <w:rPr>
          <w:szCs w:val="24"/>
        </w:rPr>
        <w:t xml:space="preserve"> </w:t>
      </w:r>
      <w:r w:rsidRPr="009F47EE">
        <w:rPr>
          <w:szCs w:val="24"/>
        </w:rPr>
        <w:tab/>
      </w:r>
      <w:r w:rsidRPr="009F47EE">
        <w:rPr>
          <w:szCs w:val="24"/>
        </w:rPr>
        <w:tab/>
      </w:r>
      <w:r w:rsidRPr="009F47EE">
        <w:rPr>
          <w:szCs w:val="24"/>
        </w:rPr>
        <w:tab/>
      </w:r>
      <w:r w:rsidRPr="009F47EE">
        <w:rPr>
          <w:szCs w:val="24"/>
        </w:rPr>
        <w:tab/>
      </w:r>
      <w:r w:rsidRPr="009F47EE">
        <w:rPr>
          <w:szCs w:val="24"/>
        </w:rPr>
        <w:tab/>
      </w:r>
      <w:r w:rsidR="007A2F67" w:rsidRPr="009F47EE">
        <w:rPr>
          <w:szCs w:val="24"/>
        </w:rPr>
        <w:t xml:space="preserve">    </w:t>
      </w:r>
      <w:r w:rsidRPr="009F47EE">
        <w:rPr>
          <w:szCs w:val="24"/>
        </w:rPr>
        <w:t>2 priedas</w:t>
      </w:r>
    </w:p>
    <w:p w14:paraId="1F899D13" w14:textId="77777777" w:rsidR="00E91CB6" w:rsidRPr="009F47EE" w:rsidRDefault="00E91CB6" w:rsidP="00E91CB6">
      <w:pPr>
        <w:spacing w:before="180"/>
        <w:ind w:right="-6"/>
        <w:jc w:val="center"/>
        <w:rPr>
          <w:b/>
          <w:szCs w:val="24"/>
        </w:rPr>
      </w:pPr>
      <w:bookmarkStart w:id="3" w:name="_8hiyh2g5z6a"/>
      <w:bookmarkEnd w:id="3"/>
      <w:r w:rsidRPr="009F47EE">
        <w:rPr>
          <w:b/>
          <w:szCs w:val="24"/>
        </w:rPr>
        <w:t xml:space="preserve">TRIŠALĖ </w:t>
      </w:r>
      <w:r w:rsidR="007A2F67" w:rsidRPr="009F47EE">
        <w:rPr>
          <w:b/>
          <w:szCs w:val="24"/>
        </w:rPr>
        <w:t xml:space="preserve">SAVIVALDYBĖS STIPENDIJOS SKYRIMO </w:t>
      </w:r>
      <w:r w:rsidRPr="009F47EE">
        <w:rPr>
          <w:b/>
          <w:szCs w:val="24"/>
        </w:rPr>
        <w:t>SUTARTIS</w:t>
      </w:r>
    </w:p>
    <w:p w14:paraId="7D5BB3A5" w14:textId="77777777" w:rsidR="00E91CB6" w:rsidRPr="009F47EE" w:rsidRDefault="00E91CB6" w:rsidP="00E91CB6">
      <w:pPr>
        <w:spacing w:before="240" w:after="240"/>
        <w:ind w:firstLine="720"/>
        <w:jc w:val="center"/>
        <w:rPr>
          <w:szCs w:val="24"/>
        </w:rPr>
      </w:pPr>
      <w:r w:rsidRPr="009F47EE">
        <w:rPr>
          <w:szCs w:val="24"/>
        </w:rPr>
        <w:t>20</w:t>
      </w:r>
      <w:r w:rsidR="008076B9" w:rsidRPr="009F47EE">
        <w:rPr>
          <w:szCs w:val="24"/>
        </w:rPr>
        <w:t xml:space="preserve"> ... m. .................... </w:t>
      </w:r>
      <w:r w:rsidRPr="009F47EE">
        <w:rPr>
          <w:szCs w:val="24"/>
        </w:rPr>
        <w:t>d. Nr.</w:t>
      </w:r>
    </w:p>
    <w:p w14:paraId="4207C7AA" w14:textId="77777777" w:rsidR="00E91CB6" w:rsidRPr="009F47EE" w:rsidRDefault="007A2F67" w:rsidP="00E91CB6">
      <w:pPr>
        <w:spacing w:before="180"/>
        <w:ind w:right="-6" w:firstLine="720"/>
        <w:jc w:val="center"/>
        <w:rPr>
          <w:szCs w:val="24"/>
        </w:rPr>
      </w:pPr>
      <w:r w:rsidRPr="009F47EE">
        <w:rPr>
          <w:szCs w:val="24"/>
        </w:rPr>
        <w:t>Anykščiai</w:t>
      </w:r>
    </w:p>
    <w:p w14:paraId="3F838F03" w14:textId="6C400CB8" w:rsidR="00D2378B" w:rsidRPr="009F47EE" w:rsidRDefault="007B0E71" w:rsidP="00D2378B">
      <w:pPr>
        <w:ind w:firstLine="720"/>
        <w:jc w:val="both"/>
        <w:rPr>
          <w:szCs w:val="24"/>
        </w:rPr>
      </w:pPr>
      <w:r w:rsidRPr="009F47EE">
        <w:rPr>
          <w:szCs w:val="24"/>
        </w:rPr>
        <w:t>Anykščių</w:t>
      </w:r>
      <w:r w:rsidR="00E91CB6" w:rsidRPr="009F47EE">
        <w:rPr>
          <w:szCs w:val="24"/>
        </w:rPr>
        <w:t xml:space="preserve"> rajono savivaldybės administracija, atstovaujama administracijos direktoriaus</w:t>
      </w:r>
      <w:r w:rsidR="00CA76CF">
        <w:rPr>
          <w:szCs w:val="24"/>
        </w:rPr>
        <w:t xml:space="preserve"> </w:t>
      </w:r>
      <w:r w:rsidRPr="009F47EE">
        <w:rPr>
          <w:szCs w:val="24"/>
        </w:rPr>
        <w:t>(-ės)</w:t>
      </w:r>
      <w:r w:rsidR="00D2378B" w:rsidRPr="009F47EE">
        <w:rPr>
          <w:szCs w:val="24"/>
        </w:rPr>
        <w:t xml:space="preserve"> ..............................................................................................</w:t>
      </w:r>
      <w:r w:rsidR="00E91CB6" w:rsidRPr="009F47EE">
        <w:rPr>
          <w:szCs w:val="24"/>
        </w:rPr>
        <w:t>, veikiančio</w:t>
      </w:r>
      <w:r w:rsidR="00CA76CF">
        <w:rPr>
          <w:szCs w:val="24"/>
        </w:rPr>
        <w:t xml:space="preserve"> </w:t>
      </w:r>
      <w:r w:rsidRPr="009F47EE">
        <w:rPr>
          <w:szCs w:val="24"/>
        </w:rPr>
        <w:t>(-</w:t>
      </w:r>
      <w:proofErr w:type="spellStart"/>
      <w:r w:rsidRPr="009F47EE">
        <w:rPr>
          <w:szCs w:val="24"/>
        </w:rPr>
        <w:t>ios</w:t>
      </w:r>
      <w:proofErr w:type="spellEnd"/>
      <w:r w:rsidRPr="009F47EE">
        <w:rPr>
          <w:szCs w:val="24"/>
        </w:rPr>
        <w:t>)</w:t>
      </w:r>
      <w:r w:rsidR="00E91CB6" w:rsidRPr="009F47EE">
        <w:rPr>
          <w:szCs w:val="24"/>
        </w:rPr>
        <w:t xml:space="preserve"> pagal </w:t>
      </w:r>
      <w:r w:rsidRPr="009F47EE">
        <w:rPr>
          <w:szCs w:val="24"/>
        </w:rPr>
        <w:t>Anykščių</w:t>
      </w:r>
      <w:r w:rsidR="00E91CB6" w:rsidRPr="009F47EE">
        <w:rPr>
          <w:szCs w:val="24"/>
        </w:rPr>
        <w:t xml:space="preserve"> rajono</w:t>
      </w:r>
    </w:p>
    <w:p w14:paraId="35124028" w14:textId="35590E3E" w:rsidR="00D2378B" w:rsidRPr="009F47EE" w:rsidRDefault="00CA76CF" w:rsidP="00D2378B">
      <w:pPr>
        <w:jc w:val="both"/>
        <w:rPr>
          <w:szCs w:val="24"/>
        </w:rPr>
      </w:pPr>
      <w:r>
        <w:rPr>
          <w:i/>
          <w:sz w:val="20"/>
        </w:rPr>
        <w:t xml:space="preserve">                                        </w:t>
      </w:r>
      <w:r w:rsidR="00D2378B" w:rsidRPr="009F47EE">
        <w:rPr>
          <w:i/>
          <w:sz w:val="20"/>
        </w:rPr>
        <w:t>(vardas, pavardė)</w:t>
      </w:r>
    </w:p>
    <w:p w14:paraId="1833FEBF" w14:textId="2EF7C22A" w:rsidR="007B0E71" w:rsidRPr="009F47EE" w:rsidRDefault="00E91CB6" w:rsidP="00D2378B">
      <w:pPr>
        <w:jc w:val="both"/>
        <w:rPr>
          <w:szCs w:val="24"/>
        </w:rPr>
      </w:pPr>
      <w:r w:rsidRPr="009F47EE">
        <w:rPr>
          <w:szCs w:val="24"/>
        </w:rPr>
        <w:t xml:space="preserve"> savivaldybės administracijos nuostatus (toliau – </w:t>
      </w:r>
      <w:r w:rsidR="007B0E71" w:rsidRPr="009F47EE">
        <w:rPr>
          <w:szCs w:val="24"/>
        </w:rPr>
        <w:t>S</w:t>
      </w:r>
      <w:r w:rsidRPr="009F47EE">
        <w:rPr>
          <w:szCs w:val="24"/>
        </w:rPr>
        <w:t>avivaldybės administracija), studentas</w:t>
      </w:r>
      <w:r w:rsidR="00D2378B" w:rsidRPr="009F47EE">
        <w:rPr>
          <w:szCs w:val="24"/>
        </w:rPr>
        <w:t xml:space="preserve"> ..............................................................................................</w:t>
      </w:r>
      <w:r w:rsidRPr="009F47EE">
        <w:rPr>
          <w:szCs w:val="24"/>
        </w:rPr>
        <w:t>,</w:t>
      </w:r>
      <w:r w:rsidR="00D2378B" w:rsidRPr="009F47EE">
        <w:rPr>
          <w:szCs w:val="24"/>
        </w:rPr>
        <w:t xml:space="preserve"> </w:t>
      </w:r>
      <w:r w:rsidRPr="009F47EE">
        <w:rPr>
          <w:szCs w:val="24"/>
        </w:rPr>
        <w:t>asmens kodas</w:t>
      </w:r>
      <w:r w:rsidR="00D2378B" w:rsidRPr="009F47EE">
        <w:rPr>
          <w:szCs w:val="24"/>
        </w:rPr>
        <w:t xml:space="preserve"> .........................................</w:t>
      </w:r>
      <w:r w:rsidRPr="009F47EE">
        <w:rPr>
          <w:szCs w:val="24"/>
        </w:rPr>
        <w:t>,</w:t>
      </w:r>
      <w:r w:rsidRPr="009F47EE">
        <w:rPr>
          <w:szCs w:val="24"/>
          <w:u w:val="single"/>
        </w:rPr>
        <w:t xml:space="preserve">                                                  </w:t>
      </w:r>
      <w:r w:rsidRPr="009F47EE">
        <w:rPr>
          <w:szCs w:val="24"/>
        </w:rPr>
        <w:t xml:space="preserve">                          </w:t>
      </w:r>
      <w:r w:rsidR="007B0E71" w:rsidRPr="009F47EE">
        <w:rPr>
          <w:szCs w:val="24"/>
        </w:rPr>
        <w:t xml:space="preserve">                </w:t>
      </w:r>
    </w:p>
    <w:p w14:paraId="1DC0B26A" w14:textId="77777777" w:rsidR="00E91CB6" w:rsidRPr="009F47EE" w:rsidRDefault="007B0E71" w:rsidP="0022454D">
      <w:pPr>
        <w:jc w:val="both"/>
        <w:rPr>
          <w:i/>
          <w:sz w:val="20"/>
          <w:u w:val="single"/>
        </w:rPr>
      </w:pPr>
      <w:r w:rsidRPr="009F47EE">
        <w:rPr>
          <w:szCs w:val="24"/>
        </w:rPr>
        <w:t xml:space="preserve">                       </w:t>
      </w:r>
      <w:r w:rsidR="00D2378B" w:rsidRPr="009F47EE">
        <w:rPr>
          <w:szCs w:val="24"/>
        </w:rPr>
        <w:t xml:space="preserve">  </w:t>
      </w:r>
      <w:r w:rsidRPr="009F47EE">
        <w:rPr>
          <w:szCs w:val="24"/>
        </w:rPr>
        <w:t xml:space="preserve"> </w:t>
      </w:r>
      <w:r w:rsidR="00E91CB6" w:rsidRPr="009F47EE">
        <w:rPr>
          <w:i/>
          <w:sz w:val="20"/>
        </w:rPr>
        <w:t xml:space="preserve">(vardas, pavardė) </w:t>
      </w:r>
      <w:r w:rsidR="00E91CB6" w:rsidRPr="009F47EE">
        <w:rPr>
          <w:i/>
          <w:sz w:val="20"/>
          <w:u w:val="single"/>
        </w:rPr>
        <w:t xml:space="preserve">                           </w:t>
      </w:r>
    </w:p>
    <w:p w14:paraId="04895BDC" w14:textId="0608A5D4" w:rsidR="00E91CB6" w:rsidRPr="009F47EE" w:rsidRDefault="00CA76CF" w:rsidP="0022454D">
      <w:pPr>
        <w:jc w:val="both"/>
        <w:rPr>
          <w:szCs w:val="24"/>
          <w:u w:val="single"/>
        </w:rPr>
      </w:pPr>
      <w:r w:rsidRPr="009F47EE">
        <w:rPr>
          <w:szCs w:val="24"/>
        </w:rPr>
        <w:t>S</w:t>
      </w:r>
      <w:r w:rsidR="00E91CB6" w:rsidRPr="009F47EE">
        <w:rPr>
          <w:szCs w:val="24"/>
        </w:rPr>
        <w:t>tudijuojantis</w:t>
      </w:r>
      <w:r>
        <w:rPr>
          <w:szCs w:val="24"/>
        </w:rPr>
        <w:t xml:space="preserve"> </w:t>
      </w:r>
      <w:r w:rsidR="00E91CB6" w:rsidRPr="009F47EE">
        <w:rPr>
          <w:szCs w:val="24"/>
        </w:rPr>
        <w:t>(-i)</w:t>
      </w:r>
      <w:r>
        <w:rPr>
          <w:szCs w:val="24"/>
        </w:rPr>
        <w:t xml:space="preserve"> ...................................................................................................................................</w:t>
      </w:r>
      <w:r w:rsidR="00E91CB6" w:rsidRPr="009F47EE">
        <w:rPr>
          <w:szCs w:val="24"/>
          <w:u w:val="single"/>
        </w:rPr>
        <w:t xml:space="preserve">                                            </w:t>
      </w:r>
    </w:p>
    <w:p w14:paraId="2495C81D" w14:textId="77777777" w:rsidR="00E91CB6" w:rsidRPr="009F47EE" w:rsidRDefault="00E91CB6" w:rsidP="0022454D">
      <w:pPr>
        <w:ind w:firstLine="720"/>
        <w:jc w:val="both"/>
        <w:rPr>
          <w:i/>
          <w:sz w:val="20"/>
        </w:rPr>
      </w:pPr>
      <w:r w:rsidRPr="009F47EE">
        <w:rPr>
          <w:i/>
          <w:sz w:val="20"/>
        </w:rPr>
        <w:t xml:space="preserve">                                  </w:t>
      </w:r>
      <w:r w:rsidR="00D2378B" w:rsidRPr="009F47EE">
        <w:rPr>
          <w:i/>
          <w:sz w:val="20"/>
        </w:rPr>
        <w:t xml:space="preserve">                    </w:t>
      </w:r>
      <w:r w:rsidRPr="009F47EE">
        <w:rPr>
          <w:i/>
          <w:sz w:val="20"/>
        </w:rPr>
        <w:t>(aukštosios mokyklos pavadinimas)</w:t>
      </w:r>
    </w:p>
    <w:p w14:paraId="212AB510" w14:textId="77777777" w:rsidR="00E91CB6" w:rsidRPr="009F47EE" w:rsidRDefault="00D2378B" w:rsidP="0022454D">
      <w:pPr>
        <w:jc w:val="both"/>
        <w:rPr>
          <w:szCs w:val="24"/>
        </w:rPr>
      </w:pPr>
      <w:r w:rsidRPr="009F47EE">
        <w:rPr>
          <w:szCs w:val="24"/>
        </w:rPr>
        <w:t>p</w:t>
      </w:r>
      <w:r w:rsidR="00E91CB6" w:rsidRPr="009F47EE">
        <w:rPr>
          <w:szCs w:val="24"/>
        </w:rPr>
        <w:t>agal</w:t>
      </w:r>
      <w:r w:rsidRPr="009F47EE">
        <w:rPr>
          <w:szCs w:val="24"/>
        </w:rPr>
        <w:t xml:space="preserve"> ................................................................................................................... </w:t>
      </w:r>
      <w:r w:rsidR="0022454D" w:rsidRPr="009F47EE">
        <w:rPr>
          <w:szCs w:val="24"/>
        </w:rPr>
        <w:t>(toliau – Studentas) ir</w:t>
      </w:r>
      <w:r w:rsidR="00E91CB6" w:rsidRPr="009F47EE">
        <w:rPr>
          <w:szCs w:val="24"/>
          <w:u w:val="single"/>
        </w:rPr>
        <w:t xml:space="preserve">                                                                                                          </w:t>
      </w:r>
    </w:p>
    <w:p w14:paraId="7E70E6F3" w14:textId="77777777" w:rsidR="00E91CB6" w:rsidRPr="009F47EE" w:rsidRDefault="007B0E71" w:rsidP="0022454D">
      <w:pPr>
        <w:ind w:firstLine="720"/>
        <w:jc w:val="both"/>
        <w:rPr>
          <w:i/>
          <w:sz w:val="20"/>
        </w:rPr>
      </w:pPr>
      <w:r w:rsidRPr="009F47EE">
        <w:rPr>
          <w:i/>
          <w:sz w:val="20"/>
        </w:rPr>
        <w:t xml:space="preserve">                             </w:t>
      </w:r>
      <w:r w:rsidR="00E91CB6" w:rsidRPr="009F47EE">
        <w:rPr>
          <w:i/>
          <w:sz w:val="20"/>
        </w:rPr>
        <w:t>(studijų programos pavadinimas)</w:t>
      </w:r>
    </w:p>
    <w:p w14:paraId="4C58E4B3" w14:textId="77777777" w:rsidR="00E91CB6" w:rsidRPr="009F47EE" w:rsidRDefault="00D2378B" w:rsidP="0022454D">
      <w:pPr>
        <w:jc w:val="both"/>
        <w:rPr>
          <w:szCs w:val="24"/>
        </w:rPr>
      </w:pPr>
      <w:r w:rsidRPr="009F47EE">
        <w:rPr>
          <w:szCs w:val="24"/>
        </w:rPr>
        <w:t>...............................................................................................................................................................</w:t>
      </w:r>
      <w:r w:rsidR="00E91CB6" w:rsidRPr="009F47EE">
        <w:rPr>
          <w:szCs w:val="24"/>
        </w:rPr>
        <w:t xml:space="preserve">, </w:t>
      </w:r>
    </w:p>
    <w:p w14:paraId="094A7A93" w14:textId="77777777" w:rsidR="00E91CB6" w:rsidRPr="009F47EE" w:rsidRDefault="007B0E71" w:rsidP="0022454D">
      <w:pPr>
        <w:ind w:firstLine="720"/>
        <w:jc w:val="both"/>
        <w:rPr>
          <w:i/>
          <w:sz w:val="20"/>
          <w:u w:val="single"/>
        </w:rPr>
      </w:pPr>
      <w:r w:rsidRPr="009F47EE">
        <w:rPr>
          <w:szCs w:val="24"/>
        </w:rPr>
        <w:t xml:space="preserve">                                  </w:t>
      </w:r>
      <w:r w:rsidR="00E91CB6" w:rsidRPr="009F47EE">
        <w:rPr>
          <w:i/>
          <w:sz w:val="20"/>
        </w:rPr>
        <w:t>(įstaigos pavadinimas, juridinis statusas)</w:t>
      </w:r>
      <w:r w:rsidR="00E91CB6" w:rsidRPr="009F47EE">
        <w:rPr>
          <w:i/>
          <w:sz w:val="20"/>
          <w:u w:val="single"/>
        </w:rPr>
        <w:t xml:space="preserve">                                                                       </w:t>
      </w:r>
    </w:p>
    <w:p w14:paraId="602D378B" w14:textId="4E52D134" w:rsidR="00CA76CF" w:rsidRDefault="00CA76CF" w:rsidP="00CA76CF">
      <w:pPr>
        <w:jc w:val="both"/>
        <w:rPr>
          <w:szCs w:val="24"/>
        </w:rPr>
      </w:pPr>
      <w:r>
        <w:rPr>
          <w:szCs w:val="24"/>
        </w:rPr>
        <w:t>a</w:t>
      </w:r>
      <w:r w:rsidR="00E91CB6" w:rsidRPr="009F47EE">
        <w:rPr>
          <w:szCs w:val="24"/>
        </w:rPr>
        <w:t>tstovaujama</w:t>
      </w:r>
      <w:r>
        <w:rPr>
          <w:szCs w:val="24"/>
        </w:rPr>
        <w:t xml:space="preserve"> </w:t>
      </w:r>
      <w:r w:rsidR="0022454D" w:rsidRPr="009F47EE">
        <w:rPr>
          <w:szCs w:val="24"/>
        </w:rPr>
        <w:t>(-</w:t>
      </w:r>
      <w:proofErr w:type="spellStart"/>
      <w:r w:rsidR="0022454D" w:rsidRPr="009F47EE">
        <w:rPr>
          <w:szCs w:val="24"/>
        </w:rPr>
        <w:t>as</w:t>
      </w:r>
      <w:proofErr w:type="spellEnd"/>
      <w:r w:rsidR="0022454D" w:rsidRPr="009F47EE">
        <w:rPr>
          <w:szCs w:val="24"/>
        </w:rPr>
        <w:t>)</w:t>
      </w:r>
      <w:r>
        <w:rPr>
          <w:szCs w:val="24"/>
        </w:rPr>
        <w:t xml:space="preserve"> .................................................................................................................................</w:t>
      </w:r>
      <w:r w:rsidR="00E91CB6" w:rsidRPr="009F47EE">
        <w:rPr>
          <w:szCs w:val="24"/>
        </w:rPr>
        <w:t>,</w:t>
      </w:r>
    </w:p>
    <w:p w14:paraId="6EFEE25C" w14:textId="2F0B5D62" w:rsidR="00E91CB6" w:rsidRPr="009F47EE" w:rsidRDefault="00CA76CF" w:rsidP="00CA76CF">
      <w:pPr>
        <w:jc w:val="both"/>
        <w:rPr>
          <w:i/>
          <w:sz w:val="20"/>
        </w:rPr>
      </w:pPr>
      <w:r>
        <w:rPr>
          <w:i/>
          <w:sz w:val="20"/>
        </w:rPr>
        <w:t xml:space="preserve">                                                            </w:t>
      </w:r>
      <w:r w:rsidR="00E91CB6" w:rsidRPr="009F47EE">
        <w:rPr>
          <w:i/>
          <w:sz w:val="20"/>
        </w:rPr>
        <w:t xml:space="preserve">(įgaliojimo dokumento data, rūšis, numeris, pavadinimas) </w:t>
      </w:r>
    </w:p>
    <w:p w14:paraId="433EDEE7" w14:textId="77777777" w:rsidR="00E91CB6" w:rsidRPr="009F47EE" w:rsidRDefault="00E91CB6" w:rsidP="0022454D">
      <w:pPr>
        <w:jc w:val="both"/>
        <w:rPr>
          <w:szCs w:val="24"/>
        </w:rPr>
      </w:pPr>
      <w:r w:rsidRPr="009F47EE">
        <w:rPr>
          <w:szCs w:val="24"/>
        </w:rPr>
        <w:t xml:space="preserve">(toliau – Įstaiga), sudarė šią </w:t>
      </w:r>
      <w:r w:rsidR="0005176F" w:rsidRPr="009F47EE">
        <w:rPr>
          <w:szCs w:val="24"/>
        </w:rPr>
        <w:t>T</w:t>
      </w:r>
      <w:r w:rsidRPr="009F47EE">
        <w:rPr>
          <w:szCs w:val="24"/>
        </w:rPr>
        <w:t xml:space="preserve">rišalę </w:t>
      </w:r>
      <w:r w:rsidR="00B952A3" w:rsidRPr="009F47EE">
        <w:rPr>
          <w:szCs w:val="24"/>
        </w:rPr>
        <w:t>s</w:t>
      </w:r>
      <w:r w:rsidR="00BB44F4" w:rsidRPr="009F47EE">
        <w:rPr>
          <w:szCs w:val="24"/>
        </w:rPr>
        <w:t xml:space="preserve">avivaldybės stipendijos </w:t>
      </w:r>
      <w:r w:rsidR="00E81DC2" w:rsidRPr="009F47EE">
        <w:rPr>
          <w:szCs w:val="24"/>
        </w:rPr>
        <w:t xml:space="preserve">skyrimo </w:t>
      </w:r>
      <w:r w:rsidRPr="009F47EE">
        <w:rPr>
          <w:szCs w:val="24"/>
        </w:rPr>
        <w:t>sutartį (toliau – Sutartis).</w:t>
      </w:r>
    </w:p>
    <w:p w14:paraId="5DFA2AF1" w14:textId="77777777" w:rsidR="00E91CB6" w:rsidRPr="009F47EE" w:rsidRDefault="00E91CB6" w:rsidP="0022454D">
      <w:pPr>
        <w:ind w:firstLine="720"/>
        <w:jc w:val="both"/>
        <w:rPr>
          <w:szCs w:val="24"/>
        </w:rPr>
      </w:pPr>
    </w:p>
    <w:p w14:paraId="614E5663" w14:textId="77777777" w:rsidR="007B0E71" w:rsidRPr="009F47EE" w:rsidRDefault="00E91CB6" w:rsidP="0022454D">
      <w:pPr>
        <w:pStyle w:val="Antrat2"/>
        <w:ind w:left="0"/>
        <w:jc w:val="center"/>
        <w:rPr>
          <w:sz w:val="24"/>
          <w:szCs w:val="24"/>
        </w:rPr>
      </w:pPr>
      <w:bookmarkStart w:id="4" w:name="_mww2m63sek3i"/>
      <w:bookmarkEnd w:id="4"/>
      <w:r w:rsidRPr="009F47EE">
        <w:rPr>
          <w:sz w:val="24"/>
          <w:szCs w:val="24"/>
        </w:rPr>
        <w:t>I</w:t>
      </w:r>
      <w:r w:rsidR="007B0E71" w:rsidRPr="009F47EE">
        <w:rPr>
          <w:sz w:val="24"/>
          <w:szCs w:val="24"/>
        </w:rPr>
        <w:t xml:space="preserve"> SKYRIUS</w:t>
      </w:r>
    </w:p>
    <w:p w14:paraId="1554F0F4" w14:textId="77777777" w:rsidR="00E91CB6" w:rsidRPr="009F47EE" w:rsidRDefault="00E91CB6" w:rsidP="0022454D">
      <w:pPr>
        <w:pStyle w:val="Antrat2"/>
        <w:ind w:left="0"/>
        <w:jc w:val="center"/>
        <w:rPr>
          <w:b w:val="0"/>
          <w:sz w:val="24"/>
          <w:szCs w:val="24"/>
        </w:rPr>
      </w:pPr>
      <w:r w:rsidRPr="009F47EE">
        <w:rPr>
          <w:sz w:val="24"/>
          <w:szCs w:val="24"/>
        </w:rPr>
        <w:t>SUTARTIES OBJEKTAS</w:t>
      </w:r>
    </w:p>
    <w:p w14:paraId="76AC8413" w14:textId="77777777" w:rsidR="00E91CB6" w:rsidRPr="009F47EE" w:rsidRDefault="00E91CB6" w:rsidP="0022454D">
      <w:pPr>
        <w:ind w:firstLine="720"/>
        <w:rPr>
          <w:szCs w:val="24"/>
        </w:rPr>
      </w:pPr>
    </w:p>
    <w:p w14:paraId="5353B906" w14:textId="77777777" w:rsidR="00E91CB6" w:rsidRPr="009F47EE" w:rsidRDefault="00E91CB6" w:rsidP="0022454D">
      <w:pPr>
        <w:ind w:right="220" w:firstLine="720"/>
        <w:jc w:val="both"/>
        <w:rPr>
          <w:szCs w:val="24"/>
        </w:rPr>
      </w:pPr>
      <w:r w:rsidRPr="009F47EE">
        <w:rPr>
          <w:szCs w:val="24"/>
        </w:rPr>
        <w:t xml:space="preserve">Sutartimi Savivaldybės administracija įsipareigoja </w:t>
      </w:r>
      <w:r w:rsidR="007B0E71" w:rsidRPr="009F47EE">
        <w:rPr>
          <w:szCs w:val="24"/>
        </w:rPr>
        <w:t>skatinti</w:t>
      </w:r>
      <w:r w:rsidRPr="009F47EE">
        <w:rPr>
          <w:szCs w:val="24"/>
        </w:rPr>
        <w:t xml:space="preserve"> iš Savivaldybės biudžeto lėšų Studentą, Įstaiga įsipareigoja suteikti Studentui darbo vietą po </w:t>
      </w:r>
      <w:r w:rsidR="007B0E71" w:rsidRPr="009F47EE">
        <w:rPr>
          <w:szCs w:val="24"/>
        </w:rPr>
        <w:t>S</w:t>
      </w:r>
      <w:r w:rsidRPr="009F47EE">
        <w:rPr>
          <w:szCs w:val="24"/>
        </w:rPr>
        <w:t>tudento studijų baigimo, Studentas įsipareigoja, baigęs studijas, dirbti Įstaigoje tiek metų</w:t>
      </w:r>
      <w:r w:rsidR="00BC2BB8" w:rsidRPr="009F47EE">
        <w:rPr>
          <w:szCs w:val="24"/>
        </w:rPr>
        <w:t xml:space="preserve"> (ne mažiau kaip 0,5 pareigybės)</w:t>
      </w:r>
      <w:r w:rsidRPr="009F47EE">
        <w:rPr>
          <w:szCs w:val="24"/>
        </w:rPr>
        <w:t xml:space="preserve">, kiek Savivaldybės administracija </w:t>
      </w:r>
      <w:r w:rsidR="00D63BCD" w:rsidRPr="009F47EE">
        <w:rPr>
          <w:szCs w:val="24"/>
        </w:rPr>
        <w:t xml:space="preserve">mokėjo </w:t>
      </w:r>
      <w:r w:rsidR="00BC2BB8" w:rsidRPr="009F47EE">
        <w:rPr>
          <w:szCs w:val="24"/>
        </w:rPr>
        <w:t xml:space="preserve">Savivaldybės </w:t>
      </w:r>
      <w:r w:rsidR="00D63BCD" w:rsidRPr="009F47EE">
        <w:rPr>
          <w:szCs w:val="24"/>
        </w:rPr>
        <w:t>stipendij</w:t>
      </w:r>
      <w:r w:rsidR="002E03F9" w:rsidRPr="009F47EE">
        <w:rPr>
          <w:szCs w:val="24"/>
        </w:rPr>
        <w:t>ą</w:t>
      </w:r>
      <w:r w:rsidRPr="009F47EE">
        <w:rPr>
          <w:szCs w:val="24"/>
        </w:rPr>
        <w:t>.</w:t>
      </w:r>
    </w:p>
    <w:p w14:paraId="4DEDF937" w14:textId="77777777" w:rsidR="00E91CB6" w:rsidRPr="009F47EE" w:rsidRDefault="00E91CB6" w:rsidP="0022454D">
      <w:pPr>
        <w:pStyle w:val="Antrat2"/>
        <w:ind w:left="0"/>
        <w:jc w:val="center"/>
        <w:rPr>
          <w:sz w:val="24"/>
          <w:szCs w:val="24"/>
        </w:rPr>
      </w:pPr>
      <w:bookmarkStart w:id="5" w:name="_vc17mcqesfrn"/>
      <w:bookmarkEnd w:id="5"/>
    </w:p>
    <w:p w14:paraId="3D7E8B3F" w14:textId="77777777" w:rsidR="00E91CB6" w:rsidRPr="009F47EE" w:rsidRDefault="00E91CB6" w:rsidP="0022454D">
      <w:pPr>
        <w:pStyle w:val="Antrat2"/>
        <w:ind w:left="0"/>
        <w:jc w:val="center"/>
        <w:rPr>
          <w:sz w:val="24"/>
          <w:szCs w:val="24"/>
        </w:rPr>
      </w:pPr>
    </w:p>
    <w:p w14:paraId="3AB0C8AD" w14:textId="77777777" w:rsidR="007B0E71" w:rsidRPr="009F47EE" w:rsidRDefault="00E91CB6" w:rsidP="0022454D">
      <w:pPr>
        <w:pStyle w:val="Antrat2"/>
        <w:ind w:left="0"/>
        <w:jc w:val="center"/>
        <w:rPr>
          <w:sz w:val="24"/>
          <w:szCs w:val="24"/>
        </w:rPr>
      </w:pPr>
      <w:r w:rsidRPr="009F47EE">
        <w:rPr>
          <w:sz w:val="24"/>
          <w:szCs w:val="24"/>
        </w:rPr>
        <w:t>II</w:t>
      </w:r>
      <w:r w:rsidR="007B0E71" w:rsidRPr="009F47EE">
        <w:rPr>
          <w:sz w:val="24"/>
          <w:szCs w:val="24"/>
        </w:rPr>
        <w:t xml:space="preserve"> SKYRIUS</w:t>
      </w:r>
    </w:p>
    <w:p w14:paraId="2B0F780E" w14:textId="77777777" w:rsidR="00E91CB6" w:rsidRPr="009F47EE" w:rsidRDefault="00E91CB6" w:rsidP="0022454D">
      <w:pPr>
        <w:pStyle w:val="Antrat2"/>
        <w:ind w:left="0"/>
        <w:jc w:val="center"/>
        <w:rPr>
          <w:b w:val="0"/>
          <w:sz w:val="24"/>
          <w:szCs w:val="24"/>
        </w:rPr>
      </w:pPr>
      <w:r w:rsidRPr="009F47EE">
        <w:rPr>
          <w:sz w:val="24"/>
          <w:szCs w:val="24"/>
        </w:rPr>
        <w:t xml:space="preserve"> ŠALIŲ ĮSIPAREIGOJIMAI</w:t>
      </w:r>
    </w:p>
    <w:p w14:paraId="0B7D7772" w14:textId="77777777" w:rsidR="00E91CB6" w:rsidRPr="009F47EE" w:rsidRDefault="00E91CB6" w:rsidP="0022454D">
      <w:pPr>
        <w:ind w:firstLine="720"/>
        <w:rPr>
          <w:szCs w:val="24"/>
          <w:highlight w:val="yellow"/>
        </w:rPr>
      </w:pPr>
    </w:p>
    <w:p w14:paraId="675C1964" w14:textId="77777777" w:rsidR="00E91CB6" w:rsidRPr="009F47EE" w:rsidRDefault="00E91CB6" w:rsidP="0022454D">
      <w:pPr>
        <w:pStyle w:val="Sraopastraipa"/>
        <w:widowControl w:val="0"/>
        <w:numPr>
          <w:ilvl w:val="0"/>
          <w:numId w:val="3"/>
        </w:numPr>
        <w:tabs>
          <w:tab w:val="left" w:pos="1170"/>
        </w:tabs>
        <w:autoSpaceDE w:val="0"/>
        <w:autoSpaceDN w:val="0"/>
        <w:ind w:left="-90" w:firstLine="810"/>
        <w:contextualSpacing w:val="0"/>
        <w:jc w:val="both"/>
        <w:rPr>
          <w:szCs w:val="24"/>
        </w:rPr>
      </w:pPr>
      <w:r w:rsidRPr="009F47EE">
        <w:rPr>
          <w:szCs w:val="24"/>
        </w:rPr>
        <w:t>Savivaldybės administracija įsipareigoja:</w:t>
      </w:r>
    </w:p>
    <w:p w14:paraId="53470E62" w14:textId="77777777" w:rsidR="00043DE2" w:rsidRPr="009F47EE" w:rsidRDefault="00964398" w:rsidP="00864950">
      <w:pPr>
        <w:pStyle w:val="Sraopastraipa"/>
        <w:widowControl w:val="0"/>
        <w:numPr>
          <w:ilvl w:val="1"/>
          <w:numId w:val="3"/>
        </w:numPr>
        <w:tabs>
          <w:tab w:val="left" w:pos="1170"/>
          <w:tab w:val="left" w:pos="1350"/>
        </w:tabs>
        <w:autoSpaceDE w:val="0"/>
        <w:autoSpaceDN w:val="0"/>
        <w:ind w:left="-90" w:firstLine="810"/>
        <w:contextualSpacing w:val="0"/>
        <w:jc w:val="both"/>
        <w:rPr>
          <w:szCs w:val="24"/>
        </w:rPr>
      </w:pPr>
      <w:r w:rsidRPr="009F47EE">
        <w:rPr>
          <w:szCs w:val="24"/>
        </w:rPr>
        <w:t>mokėti</w:t>
      </w:r>
      <w:r w:rsidR="00E91CB6" w:rsidRPr="009F47EE">
        <w:rPr>
          <w:szCs w:val="24"/>
        </w:rPr>
        <w:t xml:space="preserve"> Studentui </w:t>
      </w:r>
      <w:r w:rsidR="007E57C1" w:rsidRPr="009F47EE">
        <w:rPr>
          <w:szCs w:val="24"/>
        </w:rPr>
        <w:t xml:space="preserve">Savivaldybės </w:t>
      </w:r>
      <w:r w:rsidR="00E91CB6" w:rsidRPr="009F47EE">
        <w:rPr>
          <w:szCs w:val="24"/>
        </w:rPr>
        <w:t xml:space="preserve">stipendiją, kurios dydis </w:t>
      </w:r>
      <w:r w:rsidR="00E928C7" w:rsidRPr="009F47EE">
        <w:rPr>
          <w:szCs w:val="24"/>
        </w:rPr>
        <w:t>8</w:t>
      </w:r>
      <w:r w:rsidR="00E91CB6" w:rsidRPr="009F47EE">
        <w:rPr>
          <w:szCs w:val="24"/>
        </w:rPr>
        <w:t xml:space="preserve"> BSI per mėnesį;</w:t>
      </w:r>
    </w:p>
    <w:p w14:paraId="71D31C94" w14:textId="787CE6EE" w:rsidR="00AA0875" w:rsidRPr="009F47EE" w:rsidRDefault="00AA0875" w:rsidP="00AA0875">
      <w:pPr>
        <w:pStyle w:val="Sraopastraipa"/>
        <w:widowControl w:val="0"/>
        <w:tabs>
          <w:tab w:val="left" w:pos="851"/>
          <w:tab w:val="left" w:pos="1350"/>
        </w:tabs>
        <w:autoSpaceDE w:val="0"/>
        <w:autoSpaceDN w:val="0"/>
        <w:ind w:left="0" w:firstLine="720"/>
        <w:contextualSpacing w:val="0"/>
        <w:jc w:val="both"/>
        <w:rPr>
          <w:szCs w:val="24"/>
        </w:rPr>
      </w:pPr>
      <w:r w:rsidRPr="009F47EE">
        <w:rPr>
          <w:szCs w:val="24"/>
        </w:rPr>
        <w:t>1.2. lėšas už einamąjį mėnesį Studentui pervesti į Studento pateiktą asmeninę sąskaitą iki kito mėnesio paskutinės darbo dienos. Savivaldybės stipendiją mokėti kas mėnesį iki ... .</w:t>
      </w:r>
    </w:p>
    <w:p w14:paraId="557D593F" w14:textId="77777777" w:rsidR="00E91CB6" w:rsidRPr="009F47EE" w:rsidRDefault="00E91CB6" w:rsidP="00AA0875">
      <w:pPr>
        <w:pStyle w:val="Sraopastraipa"/>
        <w:widowControl w:val="0"/>
        <w:numPr>
          <w:ilvl w:val="0"/>
          <w:numId w:val="3"/>
        </w:numPr>
        <w:tabs>
          <w:tab w:val="left" w:pos="1170"/>
        </w:tabs>
        <w:autoSpaceDE w:val="0"/>
        <w:autoSpaceDN w:val="0"/>
        <w:ind w:left="-90" w:firstLine="810"/>
        <w:contextualSpacing w:val="0"/>
        <w:jc w:val="both"/>
        <w:rPr>
          <w:szCs w:val="24"/>
        </w:rPr>
      </w:pPr>
      <w:r w:rsidRPr="009F47EE">
        <w:rPr>
          <w:szCs w:val="24"/>
        </w:rPr>
        <w:t>Studentas įsipareigoja:</w:t>
      </w:r>
    </w:p>
    <w:p w14:paraId="44D5AABD" w14:textId="77777777" w:rsidR="005F42A5" w:rsidRPr="009F47EE" w:rsidRDefault="005B1B7C" w:rsidP="00AA0875">
      <w:pPr>
        <w:widowControl w:val="0"/>
        <w:autoSpaceDE w:val="0"/>
        <w:autoSpaceDN w:val="0"/>
        <w:ind w:right="-1" w:firstLine="720"/>
        <w:jc w:val="both"/>
        <w:rPr>
          <w:szCs w:val="24"/>
        </w:rPr>
      </w:pPr>
      <w:r w:rsidRPr="009F47EE">
        <w:rPr>
          <w:szCs w:val="24"/>
        </w:rPr>
        <w:t xml:space="preserve">2.1. kasmet, iki rugsėjo 15 d. (už pavasario semestrą) ir iki vasario 25 d. (už rudens semestrą), priemonę koordinuojančiam Savivaldybės skyriui pateikti aukštosios mokyklos, kurioje jis mokosi, pažymą apie mokymosi rezultatus; </w:t>
      </w:r>
    </w:p>
    <w:p w14:paraId="5404013B" w14:textId="77777777" w:rsidR="005B1B7C" w:rsidRPr="009F47EE" w:rsidRDefault="005B1B7C" w:rsidP="005B1B7C">
      <w:pPr>
        <w:widowControl w:val="0"/>
        <w:autoSpaceDE w:val="0"/>
        <w:autoSpaceDN w:val="0"/>
        <w:ind w:right="-1" w:firstLine="720"/>
        <w:jc w:val="both"/>
        <w:rPr>
          <w:szCs w:val="24"/>
        </w:rPr>
      </w:pPr>
      <w:r w:rsidRPr="009F47EE">
        <w:rPr>
          <w:szCs w:val="24"/>
        </w:rPr>
        <w:t>2.2. informuoti Savivaldybės administraciją per 10 darbo dienų apie sustabdytas, nutrauktas studijas;</w:t>
      </w:r>
    </w:p>
    <w:p w14:paraId="38B015D7" w14:textId="77777777" w:rsidR="005B1B7C" w:rsidRPr="009F47EE" w:rsidRDefault="005B1B7C" w:rsidP="005F42A5">
      <w:pPr>
        <w:widowControl w:val="0"/>
        <w:autoSpaceDE w:val="0"/>
        <w:autoSpaceDN w:val="0"/>
        <w:ind w:right="-1" w:firstLine="720"/>
        <w:jc w:val="both"/>
        <w:rPr>
          <w:szCs w:val="24"/>
        </w:rPr>
      </w:pPr>
      <w:r w:rsidRPr="009F47EE">
        <w:rPr>
          <w:szCs w:val="24"/>
        </w:rPr>
        <w:t xml:space="preserve">2.3. sustabdžius studijas, atidėjus baigiamojo darbo gynimą, išėjus akademinių atostogų bei atnaujinus studijas, pateikti Savivaldybei studijų sustabdymą ir atnaujinimą pagrindžiančius dokumentus; </w:t>
      </w:r>
    </w:p>
    <w:p w14:paraId="5642B80A" w14:textId="77777777" w:rsidR="00E91CB6" w:rsidRPr="009F47EE" w:rsidRDefault="005B1B7C" w:rsidP="005B1B7C">
      <w:pPr>
        <w:pStyle w:val="Sraopastraipa"/>
        <w:widowControl w:val="0"/>
        <w:tabs>
          <w:tab w:val="left" w:pos="1170"/>
        </w:tabs>
        <w:autoSpaceDE w:val="0"/>
        <w:autoSpaceDN w:val="0"/>
        <w:ind w:left="0" w:right="-1" w:firstLine="720"/>
        <w:contextualSpacing w:val="0"/>
        <w:jc w:val="both"/>
        <w:rPr>
          <w:szCs w:val="24"/>
        </w:rPr>
      </w:pPr>
      <w:r w:rsidRPr="009F47EE">
        <w:rPr>
          <w:szCs w:val="24"/>
        </w:rPr>
        <w:t xml:space="preserve">2.4. </w:t>
      </w:r>
      <w:r w:rsidR="00E91CB6" w:rsidRPr="009F47EE">
        <w:rPr>
          <w:szCs w:val="24"/>
        </w:rPr>
        <w:t xml:space="preserve">baigęs studijas, per 30 kalendorinių dienų pateikti </w:t>
      </w:r>
      <w:r w:rsidR="008A3EF0" w:rsidRPr="009F47EE">
        <w:rPr>
          <w:szCs w:val="24"/>
        </w:rPr>
        <w:t>S</w:t>
      </w:r>
      <w:r w:rsidR="00E91CB6" w:rsidRPr="009F47EE">
        <w:rPr>
          <w:szCs w:val="24"/>
        </w:rPr>
        <w:t>avivaldybės administracijai studijų baigimą įrodančių dokumentų (diplomo ir jo priedų) kopijas;</w:t>
      </w:r>
    </w:p>
    <w:p w14:paraId="589B36CA" w14:textId="77777777" w:rsidR="008A3EF0" w:rsidRPr="009F47EE" w:rsidRDefault="005B1B7C" w:rsidP="005B1B7C">
      <w:pPr>
        <w:widowControl w:val="0"/>
        <w:tabs>
          <w:tab w:val="left" w:pos="1134"/>
        </w:tabs>
        <w:autoSpaceDE w:val="0"/>
        <w:autoSpaceDN w:val="0"/>
        <w:ind w:right="-1" w:firstLine="720"/>
        <w:jc w:val="both"/>
        <w:rPr>
          <w:szCs w:val="24"/>
        </w:rPr>
      </w:pPr>
      <w:r w:rsidRPr="009F47EE">
        <w:rPr>
          <w:szCs w:val="24"/>
        </w:rPr>
        <w:lastRenderedPageBreak/>
        <w:t xml:space="preserve">2.5. </w:t>
      </w:r>
      <w:r w:rsidR="00E91CB6" w:rsidRPr="009F47EE">
        <w:rPr>
          <w:szCs w:val="24"/>
        </w:rPr>
        <w:t xml:space="preserve">baigęs studijas, dirbti </w:t>
      </w:r>
      <w:r w:rsidR="008A3EF0" w:rsidRPr="009F47EE">
        <w:rPr>
          <w:szCs w:val="24"/>
        </w:rPr>
        <w:t>Į</w:t>
      </w:r>
      <w:r w:rsidR="00E91CB6" w:rsidRPr="009F47EE">
        <w:rPr>
          <w:szCs w:val="24"/>
        </w:rPr>
        <w:t>staigoje tiek metų</w:t>
      </w:r>
      <w:r w:rsidR="0053047B" w:rsidRPr="009F47EE">
        <w:rPr>
          <w:szCs w:val="24"/>
        </w:rPr>
        <w:t xml:space="preserve"> (ne mažiau kaip 0,5 pareigybės)</w:t>
      </w:r>
      <w:r w:rsidR="00E91CB6" w:rsidRPr="009F47EE">
        <w:rPr>
          <w:szCs w:val="24"/>
        </w:rPr>
        <w:t xml:space="preserve">, kiek </w:t>
      </w:r>
      <w:r w:rsidR="008A3EF0" w:rsidRPr="009F47EE">
        <w:rPr>
          <w:szCs w:val="24"/>
        </w:rPr>
        <w:t>S</w:t>
      </w:r>
      <w:r w:rsidR="00E91CB6" w:rsidRPr="009F47EE">
        <w:rPr>
          <w:szCs w:val="24"/>
        </w:rPr>
        <w:t xml:space="preserve">avivaldybės administracija </w:t>
      </w:r>
      <w:r w:rsidR="00774289" w:rsidRPr="009F47EE">
        <w:rPr>
          <w:szCs w:val="24"/>
        </w:rPr>
        <w:t xml:space="preserve">mokėjo </w:t>
      </w:r>
      <w:r w:rsidR="00B809BD" w:rsidRPr="009F47EE">
        <w:rPr>
          <w:szCs w:val="24"/>
        </w:rPr>
        <w:t xml:space="preserve">Savivaldybės </w:t>
      </w:r>
      <w:r w:rsidR="00774289" w:rsidRPr="009F47EE">
        <w:rPr>
          <w:szCs w:val="24"/>
        </w:rPr>
        <w:t>stipendiją</w:t>
      </w:r>
      <w:r w:rsidR="00E91CB6" w:rsidRPr="009F47EE">
        <w:rPr>
          <w:szCs w:val="24"/>
        </w:rPr>
        <w:t>;</w:t>
      </w:r>
    </w:p>
    <w:p w14:paraId="5591D772" w14:textId="77777777" w:rsidR="008A3EF0" w:rsidRPr="009F47EE" w:rsidRDefault="005B1B7C" w:rsidP="005B1B7C">
      <w:pPr>
        <w:widowControl w:val="0"/>
        <w:autoSpaceDE w:val="0"/>
        <w:autoSpaceDN w:val="0"/>
        <w:ind w:right="-1" w:firstLine="720"/>
        <w:jc w:val="both"/>
        <w:rPr>
          <w:szCs w:val="24"/>
        </w:rPr>
      </w:pPr>
      <w:r w:rsidRPr="009F47EE">
        <w:rPr>
          <w:szCs w:val="24"/>
        </w:rPr>
        <w:t xml:space="preserve">2.6. </w:t>
      </w:r>
      <w:r w:rsidR="00E91CB6" w:rsidRPr="009F47EE">
        <w:rPr>
          <w:szCs w:val="24"/>
        </w:rPr>
        <w:t xml:space="preserve">grąžinti </w:t>
      </w:r>
      <w:r w:rsidR="008A3EF0" w:rsidRPr="009F47EE">
        <w:rPr>
          <w:szCs w:val="24"/>
        </w:rPr>
        <w:t>S</w:t>
      </w:r>
      <w:r w:rsidR="00E91CB6" w:rsidRPr="009F47EE">
        <w:rPr>
          <w:szCs w:val="24"/>
        </w:rPr>
        <w:t>avivaldybės administracijai vis</w:t>
      </w:r>
      <w:r w:rsidR="00E719DA" w:rsidRPr="009F47EE">
        <w:rPr>
          <w:szCs w:val="24"/>
        </w:rPr>
        <w:t>as</w:t>
      </w:r>
      <w:r w:rsidR="00E91CB6" w:rsidRPr="009F47EE">
        <w:rPr>
          <w:szCs w:val="24"/>
        </w:rPr>
        <w:t xml:space="preserve"> studijų metu gaut</w:t>
      </w:r>
      <w:r w:rsidR="008A3EF0" w:rsidRPr="009F47EE">
        <w:rPr>
          <w:szCs w:val="24"/>
        </w:rPr>
        <w:t xml:space="preserve">as </w:t>
      </w:r>
      <w:r w:rsidR="00774289" w:rsidRPr="009F47EE">
        <w:rPr>
          <w:szCs w:val="24"/>
        </w:rPr>
        <w:t>lėšas</w:t>
      </w:r>
      <w:r w:rsidR="00E91CB6" w:rsidRPr="009F47EE">
        <w:rPr>
          <w:szCs w:val="24"/>
        </w:rPr>
        <w:t xml:space="preserve"> </w:t>
      </w:r>
      <w:r w:rsidR="00E928C7" w:rsidRPr="009F47EE">
        <w:rPr>
          <w:szCs w:val="24"/>
        </w:rPr>
        <w:t>iki kalendorinių metų pabaigos</w:t>
      </w:r>
      <w:r w:rsidR="00E91CB6" w:rsidRPr="009F47EE">
        <w:rPr>
          <w:szCs w:val="24"/>
        </w:rPr>
        <w:t xml:space="preserve">, jeigu baigęs studijas nesutinka dirbti </w:t>
      </w:r>
      <w:r w:rsidR="008A3EF0" w:rsidRPr="009F47EE">
        <w:rPr>
          <w:szCs w:val="24"/>
        </w:rPr>
        <w:t>Į</w:t>
      </w:r>
      <w:r w:rsidR="00E91CB6" w:rsidRPr="009F47EE">
        <w:rPr>
          <w:szCs w:val="24"/>
        </w:rPr>
        <w:t>staigoje arba nevykdo Sutarties 2.</w:t>
      </w:r>
      <w:r w:rsidRPr="009F47EE">
        <w:rPr>
          <w:szCs w:val="24"/>
        </w:rPr>
        <w:t>5</w:t>
      </w:r>
      <w:r w:rsidR="00E91CB6" w:rsidRPr="009F47EE">
        <w:rPr>
          <w:szCs w:val="24"/>
        </w:rPr>
        <w:t xml:space="preserve"> </w:t>
      </w:r>
      <w:r w:rsidR="00E719DA" w:rsidRPr="009F47EE">
        <w:rPr>
          <w:szCs w:val="24"/>
        </w:rPr>
        <w:t>pa</w:t>
      </w:r>
      <w:r w:rsidR="00E91CB6" w:rsidRPr="009F47EE">
        <w:rPr>
          <w:szCs w:val="24"/>
        </w:rPr>
        <w:t>punkt</w:t>
      </w:r>
      <w:r w:rsidR="00E719DA" w:rsidRPr="009F47EE">
        <w:rPr>
          <w:szCs w:val="24"/>
        </w:rPr>
        <w:t xml:space="preserve">yje </w:t>
      </w:r>
      <w:r w:rsidR="00E91CB6" w:rsidRPr="009F47EE">
        <w:rPr>
          <w:szCs w:val="24"/>
        </w:rPr>
        <w:t>nustatytų įsipareigojimų</w:t>
      </w:r>
      <w:r w:rsidR="00CD0F94" w:rsidRPr="009F47EE">
        <w:rPr>
          <w:szCs w:val="24"/>
        </w:rPr>
        <w:t>;</w:t>
      </w:r>
    </w:p>
    <w:p w14:paraId="5703181D" w14:textId="77777777" w:rsidR="00EA3F56" w:rsidRPr="009F47EE" w:rsidRDefault="00756C08" w:rsidP="00EA3F56">
      <w:pPr>
        <w:ind w:firstLine="720"/>
        <w:jc w:val="both"/>
        <w:rPr>
          <w:b/>
          <w:bCs/>
          <w:i/>
          <w:iCs/>
          <w:strike/>
          <w:sz w:val="20"/>
        </w:rPr>
      </w:pPr>
      <w:r w:rsidRPr="009F47EE">
        <w:rPr>
          <w:szCs w:val="24"/>
        </w:rPr>
        <w:t xml:space="preserve">2.7. </w:t>
      </w:r>
      <w:r w:rsidR="0092239B" w:rsidRPr="009F47EE">
        <w:rPr>
          <w:szCs w:val="24"/>
        </w:rPr>
        <w:t>įsidarbin</w:t>
      </w:r>
      <w:r w:rsidR="007A2AB8" w:rsidRPr="009F47EE">
        <w:rPr>
          <w:szCs w:val="24"/>
        </w:rPr>
        <w:t>ę</w:t>
      </w:r>
      <w:r w:rsidR="0092239B" w:rsidRPr="009F47EE">
        <w:rPr>
          <w:szCs w:val="24"/>
        </w:rPr>
        <w:t xml:space="preserve">s, vieną kartą </w:t>
      </w:r>
      <w:r w:rsidR="00325D20" w:rsidRPr="009F47EE">
        <w:rPr>
          <w:szCs w:val="24"/>
        </w:rPr>
        <w:t>per metus</w:t>
      </w:r>
      <w:r w:rsidR="0092239B" w:rsidRPr="009F47EE">
        <w:rPr>
          <w:szCs w:val="24"/>
        </w:rPr>
        <w:t xml:space="preserve"> (iki rugsėjo 15 d.)</w:t>
      </w:r>
      <w:r w:rsidR="007A2AB8" w:rsidRPr="009F47EE">
        <w:rPr>
          <w:szCs w:val="24"/>
        </w:rPr>
        <w:t xml:space="preserve">, Savivaldybės administracijos </w:t>
      </w:r>
      <w:r w:rsidR="005B58CE" w:rsidRPr="009F47EE">
        <w:rPr>
          <w:szCs w:val="24"/>
        </w:rPr>
        <w:t xml:space="preserve">skyriui, atsakingam už </w:t>
      </w:r>
      <w:r w:rsidR="007A2AB8" w:rsidRPr="009F47EE">
        <w:rPr>
          <w:szCs w:val="24"/>
        </w:rPr>
        <w:t>priemon</w:t>
      </w:r>
      <w:r w:rsidR="005B58CE" w:rsidRPr="009F47EE">
        <w:rPr>
          <w:szCs w:val="24"/>
        </w:rPr>
        <w:t xml:space="preserve">ės </w:t>
      </w:r>
      <w:r w:rsidR="007A2AB8" w:rsidRPr="009F47EE">
        <w:rPr>
          <w:szCs w:val="24"/>
        </w:rPr>
        <w:t>koordin</w:t>
      </w:r>
      <w:r w:rsidR="005B58CE" w:rsidRPr="009F47EE">
        <w:rPr>
          <w:szCs w:val="24"/>
        </w:rPr>
        <w:t>avimą,</w:t>
      </w:r>
      <w:r w:rsidR="0092239B" w:rsidRPr="009F47EE">
        <w:rPr>
          <w:szCs w:val="24"/>
        </w:rPr>
        <w:t xml:space="preserve"> pateikti Pažymą</w:t>
      </w:r>
      <w:r w:rsidR="0018117F" w:rsidRPr="009F47EE">
        <w:rPr>
          <w:szCs w:val="24"/>
        </w:rPr>
        <w:t xml:space="preserve"> iš Įstaigos apie besitęsiančius darbo santykius</w:t>
      </w:r>
      <w:r w:rsidR="007A2AB8" w:rsidRPr="009F47EE">
        <w:rPr>
          <w:szCs w:val="24"/>
        </w:rPr>
        <w:t>.</w:t>
      </w:r>
    </w:p>
    <w:p w14:paraId="2CC0F95D" w14:textId="77777777" w:rsidR="00762446" w:rsidRPr="009F47EE" w:rsidRDefault="00E91CB6" w:rsidP="00CD0F94">
      <w:pPr>
        <w:pStyle w:val="Sraopastraipa"/>
        <w:widowControl w:val="0"/>
        <w:numPr>
          <w:ilvl w:val="0"/>
          <w:numId w:val="3"/>
        </w:numPr>
        <w:tabs>
          <w:tab w:val="left" w:pos="993"/>
        </w:tabs>
        <w:autoSpaceDE w:val="0"/>
        <w:autoSpaceDN w:val="0"/>
        <w:ind w:left="0" w:right="240" w:firstLine="720"/>
        <w:jc w:val="both"/>
        <w:rPr>
          <w:szCs w:val="24"/>
        </w:rPr>
      </w:pPr>
      <w:r w:rsidRPr="009F47EE">
        <w:rPr>
          <w:szCs w:val="24"/>
        </w:rPr>
        <w:t>Įstaiga įsipareigoja</w:t>
      </w:r>
      <w:r w:rsidR="00762446" w:rsidRPr="009F47EE">
        <w:rPr>
          <w:szCs w:val="24"/>
        </w:rPr>
        <w:t>:</w:t>
      </w:r>
    </w:p>
    <w:p w14:paraId="022B1CB0" w14:textId="77777777" w:rsidR="005F42A5" w:rsidRPr="009F47EE" w:rsidRDefault="00E91CB6" w:rsidP="00D474E7">
      <w:pPr>
        <w:pStyle w:val="Sraopastraipa"/>
        <w:widowControl w:val="0"/>
        <w:numPr>
          <w:ilvl w:val="1"/>
          <w:numId w:val="3"/>
        </w:numPr>
        <w:tabs>
          <w:tab w:val="left" w:pos="993"/>
        </w:tabs>
        <w:autoSpaceDE w:val="0"/>
        <w:autoSpaceDN w:val="0"/>
        <w:ind w:left="0" w:right="-1" w:firstLine="720"/>
        <w:jc w:val="both"/>
        <w:rPr>
          <w:szCs w:val="24"/>
        </w:rPr>
      </w:pPr>
      <w:r w:rsidRPr="009F47EE">
        <w:rPr>
          <w:szCs w:val="24"/>
        </w:rPr>
        <w:t>suteikti Studentui, baigusiam studijas, darbo vietą tiek metų</w:t>
      </w:r>
      <w:r w:rsidR="00B809BD" w:rsidRPr="009F47EE">
        <w:rPr>
          <w:szCs w:val="24"/>
        </w:rPr>
        <w:t xml:space="preserve"> (ne mažiau kaip 0,5 pareigybės)</w:t>
      </w:r>
      <w:r w:rsidRPr="009F47EE">
        <w:rPr>
          <w:szCs w:val="24"/>
        </w:rPr>
        <w:t xml:space="preserve">, kiek </w:t>
      </w:r>
      <w:r w:rsidR="008A3EF0" w:rsidRPr="009F47EE">
        <w:rPr>
          <w:szCs w:val="24"/>
        </w:rPr>
        <w:t>S</w:t>
      </w:r>
      <w:r w:rsidRPr="009F47EE">
        <w:rPr>
          <w:szCs w:val="24"/>
        </w:rPr>
        <w:t xml:space="preserve">avivaldybės administracija </w:t>
      </w:r>
      <w:r w:rsidR="008E6323" w:rsidRPr="009F47EE">
        <w:rPr>
          <w:szCs w:val="24"/>
        </w:rPr>
        <w:t>mokėjo Savivaldybės stipendiją</w:t>
      </w:r>
      <w:r w:rsidR="00762446" w:rsidRPr="009F47EE">
        <w:rPr>
          <w:szCs w:val="24"/>
        </w:rPr>
        <w:t>;</w:t>
      </w:r>
    </w:p>
    <w:p w14:paraId="4AF82C62" w14:textId="2C0E52D2" w:rsidR="00762446" w:rsidRPr="009F47EE" w:rsidRDefault="00762446" w:rsidP="00D474E7">
      <w:pPr>
        <w:pStyle w:val="Sraopastraipa"/>
        <w:widowControl w:val="0"/>
        <w:numPr>
          <w:ilvl w:val="1"/>
          <w:numId w:val="3"/>
        </w:numPr>
        <w:tabs>
          <w:tab w:val="left" w:pos="993"/>
        </w:tabs>
        <w:autoSpaceDE w:val="0"/>
        <w:autoSpaceDN w:val="0"/>
        <w:ind w:left="0" w:right="-1" w:firstLine="720"/>
        <w:jc w:val="both"/>
        <w:rPr>
          <w:szCs w:val="24"/>
        </w:rPr>
      </w:pPr>
      <w:r w:rsidRPr="009F47EE">
        <w:rPr>
          <w:szCs w:val="24"/>
        </w:rPr>
        <w:t>informuoti raštu Savivaldybės administracijos</w:t>
      </w:r>
      <w:r w:rsidR="005B58CE" w:rsidRPr="009F47EE">
        <w:rPr>
          <w:szCs w:val="24"/>
        </w:rPr>
        <w:t xml:space="preserve"> skyri</w:t>
      </w:r>
      <w:r w:rsidR="00A6080E">
        <w:rPr>
          <w:szCs w:val="24"/>
        </w:rPr>
        <w:t>ų</w:t>
      </w:r>
      <w:r w:rsidR="005B58CE" w:rsidRPr="009F47EE">
        <w:rPr>
          <w:szCs w:val="24"/>
        </w:rPr>
        <w:t>, atsaking</w:t>
      </w:r>
      <w:r w:rsidR="00A6080E">
        <w:rPr>
          <w:szCs w:val="24"/>
        </w:rPr>
        <w:t>ą</w:t>
      </w:r>
      <w:r w:rsidR="005B58CE" w:rsidRPr="009F47EE">
        <w:rPr>
          <w:szCs w:val="24"/>
        </w:rPr>
        <w:t xml:space="preserve"> už</w:t>
      </w:r>
      <w:r w:rsidRPr="009F47EE">
        <w:rPr>
          <w:szCs w:val="24"/>
        </w:rPr>
        <w:t xml:space="preserve"> priemon</w:t>
      </w:r>
      <w:r w:rsidR="005B58CE" w:rsidRPr="009F47EE">
        <w:rPr>
          <w:szCs w:val="24"/>
        </w:rPr>
        <w:t>ės koordinavimą,</w:t>
      </w:r>
      <w:r w:rsidRPr="009F47EE">
        <w:rPr>
          <w:szCs w:val="24"/>
        </w:rPr>
        <w:t xml:space="preserve"> apie Sutarties 3.1 papunktyje nurodyto įsipareigojimo įvykdymą (neįvykdymą).</w:t>
      </w:r>
    </w:p>
    <w:p w14:paraId="2DCB7808" w14:textId="77777777" w:rsidR="00B809BD" w:rsidRPr="009F47EE" w:rsidRDefault="00D538A7" w:rsidP="00B809BD">
      <w:pPr>
        <w:widowControl w:val="0"/>
        <w:autoSpaceDE w:val="0"/>
        <w:autoSpaceDN w:val="0"/>
        <w:ind w:right="240" w:firstLine="720"/>
        <w:jc w:val="both"/>
        <w:rPr>
          <w:szCs w:val="24"/>
        </w:rPr>
      </w:pPr>
      <w:r w:rsidRPr="009F47EE">
        <w:rPr>
          <w:szCs w:val="24"/>
        </w:rPr>
        <w:t xml:space="preserve">4. </w:t>
      </w:r>
      <w:r w:rsidR="00B809BD" w:rsidRPr="009F47EE">
        <w:rPr>
          <w:szCs w:val="24"/>
        </w:rPr>
        <w:t>Savivaldybės stipendija negrąžinama, kai:</w:t>
      </w:r>
    </w:p>
    <w:p w14:paraId="71C89FDF" w14:textId="77777777" w:rsidR="00B809BD" w:rsidRPr="009F47EE" w:rsidRDefault="00B809BD" w:rsidP="00D474E7">
      <w:pPr>
        <w:widowControl w:val="0"/>
        <w:autoSpaceDE w:val="0"/>
        <w:autoSpaceDN w:val="0"/>
        <w:ind w:right="-1" w:firstLine="720"/>
        <w:jc w:val="both"/>
        <w:rPr>
          <w:szCs w:val="24"/>
        </w:rPr>
      </w:pPr>
      <w:r w:rsidRPr="009F47EE">
        <w:rPr>
          <w:szCs w:val="24"/>
        </w:rPr>
        <w:t>4.1. Savivaldybės stipendiją gavęs Studentas praranda ilgalaikį darbingumą (pagal pateiktą dokumentą);</w:t>
      </w:r>
    </w:p>
    <w:p w14:paraId="38AA2D77" w14:textId="77777777" w:rsidR="00B809BD" w:rsidRPr="009F47EE" w:rsidRDefault="00B809BD" w:rsidP="00D474E7">
      <w:pPr>
        <w:widowControl w:val="0"/>
        <w:autoSpaceDE w:val="0"/>
        <w:autoSpaceDN w:val="0"/>
        <w:ind w:right="-1" w:firstLine="720"/>
        <w:jc w:val="both"/>
        <w:rPr>
          <w:szCs w:val="24"/>
        </w:rPr>
      </w:pPr>
      <w:r w:rsidRPr="009F47EE">
        <w:rPr>
          <w:szCs w:val="24"/>
        </w:rPr>
        <w:t>4.2. Įstaiga motyvuotai negali (reorganizuojama, likviduojama ar pan.) įdarbinti studijas baigusio Studento (pagal pateiktą dokumentą);</w:t>
      </w:r>
    </w:p>
    <w:p w14:paraId="739F0705" w14:textId="77777777" w:rsidR="00B809BD" w:rsidRPr="009F47EE" w:rsidRDefault="00B809BD" w:rsidP="00D474E7">
      <w:pPr>
        <w:widowControl w:val="0"/>
        <w:autoSpaceDE w:val="0"/>
        <w:autoSpaceDN w:val="0"/>
        <w:ind w:right="-1" w:firstLine="720"/>
        <w:jc w:val="both"/>
        <w:rPr>
          <w:szCs w:val="24"/>
        </w:rPr>
      </w:pPr>
      <w:r w:rsidRPr="009F47EE">
        <w:rPr>
          <w:szCs w:val="24"/>
        </w:rPr>
        <w:t>4.3. Studentas pagal 4.2 papunktį neįdarbinamas, tačiau pats per 6 (šešis) mėnesius nuo studijų baigimo įsidarbina kitoje Įstaigoje (pagal pateiktus dokumentus).</w:t>
      </w:r>
    </w:p>
    <w:p w14:paraId="36DD2E06" w14:textId="77777777" w:rsidR="00E91CB6" w:rsidRPr="009F47EE" w:rsidRDefault="00E91CB6" w:rsidP="00E91CB6">
      <w:pPr>
        <w:ind w:right="240" w:firstLine="720"/>
        <w:jc w:val="both"/>
        <w:rPr>
          <w:szCs w:val="24"/>
        </w:rPr>
      </w:pPr>
    </w:p>
    <w:p w14:paraId="5E3B6289" w14:textId="77777777" w:rsidR="00774289" w:rsidRPr="009F47EE" w:rsidRDefault="00E91CB6" w:rsidP="00E91CB6">
      <w:pPr>
        <w:ind w:right="240" w:firstLine="720"/>
        <w:jc w:val="center"/>
        <w:rPr>
          <w:b/>
          <w:szCs w:val="24"/>
        </w:rPr>
      </w:pPr>
      <w:r w:rsidRPr="009F47EE">
        <w:rPr>
          <w:b/>
          <w:szCs w:val="24"/>
        </w:rPr>
        <w:t>III</w:t>
      </w:r>
      <w:r w:rsidR="00774289" w:rsidRPr="009F47EE">
        <w:rPr>
          <w:b/>
          <w:szCs w:val="24"/>
        </w:rPr>
        <w:t xml:space="preserve"> SKYRIUS</w:t>
      </w:r>
    </w:p>
    <w:p w14:paraId="2740111D" w14:textId="77777777" w:rsidR="00E91CB6" w:rsidRPr="009F47EE" w:rsidRDefault="00E91CB6" w:rsidP="00E91CB6">
      <w:pPr>
        <w:ind w:right="240" w:firstLine="720"/>
        <w:jc w:val="center"/>
        <w:rPr>
          <w:b/>
          <w:szCs w:val="24"/>
        </w:rPr>
      </w:pPr>
      <w:r w:rsidRPr="009F47EE">
        <w:rPr>
          <w:b/>
          <w:szCs w:val="24"/>
        </w:rPr>
        <w:t xml:space="preserve"> SUTARTIES GALIOJIMAS</w:t>
      </w:r>
    </w:p>
    <w:p w14:paraId="5FDD5C3A" w14:textId="77777777" w:rsidR="00E91CB6" w:rsidRPr="009F47EE" w:rsidRDefault="00E91CB6" w:rsidP="00E91CB6">
      <w:pPr>
        <w:ind w:right="240" w:firstLine="720"/>
        <w:jc w:val="center"/>
        <w:rPr>
          <w:b/>
          <w:szCs w:val="24"/>
        </w:rPr>
      </w:pPr>
    </w:p>
    <w:p w14:paraId="4A27FCFA" w14:textId="055FBE5E" w:rsidR="00E91CB6" w:rsidRPr="009F47EE" w:rsidRDefault="00E91CB6" w:rsidP="00D474E7">
      <w:pPr>
        <w:pStyle w:val="Sraopastraipa"/>
        <w:widowControl w:val="0"/>
        <w:numPr>
          <w:ilvl w:val="0"/>
          <w:numId w:val="7"/>
        </w:numPr>
        <w:tabs>
          <w:tab w:val="left" w:pos="720"/>
          <w:tab w:val="left" w:pos="993"/>
        </w:tabs>
        <w:autoSpaceDE w:val="0"/>
        <w:autoSpaceDN w:val="0"/>
        <w:ind w:left="0" w:right="-1" w:firstLine="720"/>
        <w:jc w:val="both"/>
        <w:rPr>
          <w:szCs w:val="24"/>
        </w:rPr>
      </w:pPr>
      <w:r w:rsidRPr="009F47EE">
        <w:rPr>
          <w:szCs w:val="24"/>
        </w:rPr>
        <w:t xml:space="preserve">Sutartis įsigalioja nuo jos pasirašymo dienos ir galioja iki visiško </w:t>
      </w:r>
      <w:r w:rsidR="005D788E">
        <w:rPr>
          <w:szCs w:val="24"/>
        </w:rPr>
        <w:t>S</w:t>
      </w:r>
      <w:r w:rsidRPr="009F47EE">
        <w:rPr>
          <w:szCs w:val="24"/>
        </w:rPr>
        <w:t>utarties šalių įsipareigojimų įvykdymo.</w:t>
      </w:r>
    </w:p>
    <w:p w14:paraId="7B20EFD6" w14:textId="3F1A4BBD" w:rsidR="00E91CB6" w:rsidRPr="009F47EE" w:rsidRDefault="00E91CB6" w:rsidP="00CF0394">
      <w:pPr>
        <w:pStyle w:val="Sraopastraipa"/>
        <w:widowControl w:val="0"/>
        <w:numPr>
          <w:ilvl w:val="0"/>
          <w:numId w:val="7"/>
        </w:numPr>
        <w:tabs>
          <w:tab w:val="left" w:pos="993"/>
        </w:tabs>
        <w:autoSpaceDE w:val="0"/>
        <w:autoSpaceDN w:val="0"/>
        <w:ind w:left="0" w:firstLine="720"/>
        <w:contextualSpacing w:val="0"/>
        <w:jc w:val="both"/>
        <w:rPr>
          <w:szCs w:val="24"/>
        </w:rPr>
      </w:pPr>
      <w:r w:rsidRPr="009F47EE">
        <w:rPr>
          <w:szCs w:val="24"/>
        </w:rPr>
        <w:t xml:space="preserve">Sutartis gali būti pakeista, papildyta, nutraukta tik raštišku </w:t>
      </w:r>
      <w:r w:rsidR="00A455E9">
        <w:rPr>
          <w:szCs w:val="24"/>
        </w:rPr>
        <w:t>S</w:t>
      </w:r>
      <w:r w:rsidRPr="009F47EE">
        <w:rPr>
          <w:szCs w:val="24"/>
        </w:rPr>
        <w:t>utarties šalių susitarimu.</w:t>
      </w:r>
    </w:p>
    <w:p w14:paraId="399DEFF6" w14:textId="00F6EFC9" w:rsidR="00E91CB6" w:rsidRPr="009F47EE" w:rsidRDefault="00E91CB6" w:rsidP="00D474E7">
      <w:pPr>
        <w:pStyle w:val="Sraopastraipa"/>
        <w:widowControl w:val="0"/>
        <w:numPr>
          <w:ilvl w:val="0"/>
          <w:numId w:val="7"/>
        </w:numPr>
        <w:tabs>
          <w:tab w:val="left" w:pos="993"/>
          <w:tab w:val="left" w:pos="9356"/>
        </w:tabs>
        <w:autoSpaceDE w:val="0"/>
        <w:autoSpaceDN w:val="0"/>
        <w:ind w:left="0" w:right="-1" w:firstLine="720"/>
        <w:contextualSpacing w:val="0"/>
        <w:jc w:val="both"/>
        <w:rPr>
          <w:szCs w:val="24"/>
        </w:rPr>
      </w:pPr>
      <w:r w:rsidRPr="009F47EE">
        <w:rPr>
          <w:szCs w:val="24"/>
        </w:rPr>
        <w:t xml:space="preserve">Sutarties šalis, kuri dėl nurodytų aplinkybių negali įvykdyti prisiimtų įsipareigojimų, nedelsdama privalo elektroniniu paštu arba </w:t>
      </w:r>
      <w:r w:rsidR="00774289" w:rsidRPr="009F47EE">
        <w:rPr>
          <w:szCs w:val="24"/>
        </w:rPr>
        <w:t>pašto laišku</w:t>
      </w:r>
      <w:r w:rsidRPr="009F47EE">
        <w:rPr>
          <w:szCs w:val="24"/>
        </w:rPr>
        <w:t xml:space="preserve"> apie tai informuoti kitą </w:t>
      </w:r>
      <w:r w:rsidR="00A455E9">
        <w:rPr>
          <w:szCs w:val="24"/>
        </w:rPr>
        <w:t>S</w:t>
      </w:r>
      <w:r w:rsidRPr="009F47EE">
        <w:rPr>
          <w:szCs w:val="24"/>
        </w:rPr>
        <w:t>utarties šalį. Pavėluotas ar netinkamas kitos šalies informavimas ar informacijos nepateikimas atima iš jos teisę remtis išvardytomis aplinkybėmis kaip pagrindu, atleidžiančiu nuo atsakomybės dėl prisiimtų įsipareigojimų netinkamo vykdymo ar nevykdymo.</w:t>
      </w:r>
    </w:p>
    <w:p w14:paraId="7B0B76B9" w14:textId="77777777" w:rsidR="002B6921" w:rsidRPr="009F47EE" w:rsidRDefault="002B6921" w:rsidP="00E91CB6">
      <w:pPr>
        <w:ind w:firstLine="720"/>
        <w:jc w:val="center"/>
        <w:rPr>
          <w:b/>
          <w:szCs w:val="24"/>
        </w:rPr>
      </w:pPr>
    </w:p>
    <w:p w14:paraId="01D6868E" w14:textId="77777777" w:rsidR="00774289" w:rsidRPr="009F47EE" w:rsidRDefault="00E91CB6" w:rsidP="00E91CB6">
      <w:pPr>
        <w:ind w:firstLine="720"/>
        <w:jc w:val="center"/>
        <w:rPr>
          <w:b/>
          <w:szCs w:val="24"/>
        </w:rPr>
      </w:pPr>
      <w:r w:rsidRPr="009F47EE">
        <w:rPr>
          <w:b/>
          <w:szCs w:val="24"/>
        </w:rPr>
        <w:t>IV</w:t>
      </w:r>
      <w:r w:rsidR="00774289" w:rsidRPr="009F47EE">
        <w:rPr>
          <w:b/>
          <w:szCs w:val="24"/>
        </w:rPr>
        <w:t xml:space="preserve"> SKYRIUS</w:t>
      </w:r>
    </w:p>
    <w:p w14:paraId="1DF4A611" w14:textId="77777777" w:rsidR="00E91CB6" w:rsidRPr="009F47EE" w:rsidRDefault="00E91CB6" w:rsidP="00E91CB6">
      <w:pPr>
        <w:ind w:firstLine="720"/>
        <w:jc w:val="center"/>
        <w:rPr>
          <w:b/>
          <w:szCs w:val="24"/>
        </w:rPr>
      </w:pPr>
      <w:r w:rsidRPr="009F47EE">
        <w:rPr>
          <w:b/>
          <w:szCs w:val="24"/>
        </w:rPr>
        <w:t>BAIGIAMOSIOS NUOSTATOS</w:t>
      </w:r>
    </w:p>
    <w:p w14:paraId="4D93A1A9" w14:textId="77777777" w:rsidR="00E91CB6" w:rsidRPr="009F47EE" w:rsidRDefault="00E91CB6" w:rsidP="00E91CB6">
      <w:pPr>
        <w:ind w:firstLine="720"/>
        <w:jc w:val="center"/>
        <w:rPr>
          <w:b/>
          <w:szCs w:val="24"/>
        </w:rPr>
      </w:pPr>
    </w:p>
    <w:p w14:paraId="33ADA5D0" w14:textId="77777777" w:rsidR="00E91CB6" w:rsidRPr="009F47EE" w:rsidRDefault="00E91CB6" w:rsidP="00D474E7">
      <w:pPr>
        <w:pStyle w:val="Sraopastraipa"/>
        <w:widowControl w:val="0"/>
        <w:numPr>
          <w:ilvl w:val="0"/>
          <w:numId w:val="7"/>
        </w:numPr>
        <w:tabs>
          <w:tab w:val="left" w:pos="1170"/>
          <w:tab w:val="left" w:pos="1260"/>
        </w:tabs>
        <w:autoSpaceDE w:val="0"/>
        <w:autoSpaceDN w:val="0"/>
        <w:ind w:left="0" w:right="-1" w:firstLine="900"/>
        <w:contextualSpacing w:val="0"/>
        <w:jc w:val="both"/>
        <w:rPr>
          <w:szCs w:val="24"/>
        </w:rPr>
      </w:pPr>
      <w:r w:rsidRPr="009F47EE">
        <w:rPr>
          <w:szCs w:val="24"/>
        </w:rPr>
        <w:t>Visi šalių nesutarimai sprendžiami derybomis, o nesusitarus – Lietuvos Respublikos teisės aktų nustatyta tvarka.</w:t>
      </w:r>
    </w:p>
    <w:p w14:paraId="27BEF91A" w14:textId="77777777" w:rsidR="00E91CB6" w:rsidRPr="009F47EE" w:rsidRDefault="00E91CB6" w:rsidP="00D474E7">
      <w:pPr>
        <w:pStyle w:val="Sraopastraipa"/>
        <w:widowControl w:val="0"/>
        <w:numPr>
          <w:ilvl w:val="0"/>
          <w:numId w:val="7"/>
        </w:numPr>
        <w:tabs>
          <w:tab w:val="left" w:pos="1170"/>
          <w:tab w:val="left" w:pos="1260"/>
          <w:tab w:val="left" w:pos="9072"/>
        </w:tabs>
        <w:autoSpaceDE w:val="0"/>
        <w:autoSpaceDN w:val="0"/>
        <w:ind w:left="0" w:right="-1" w:firstLine="900"/>
        <w:contextualSpacing w:val="0"/>
        <w:jc w:val="both"/>
        <w:rPr>
          <w:szCs w:val="24"/>
        </w:rPr>
      </w:pPr>
      <w:r w:rsidRPr="009F47EE">
        <w:rPr>
          <w:szCs w:val="24"/>
        </w:rPr>
        <w:t>Sutartis sudaryta trimis vienodą juridinę galią turinčiais egzemplioriais, po vieną kiekvienai šaliai.</w:t>
      </w:r>
    </w:p>
    <w:p w14:paraId="64671A6F" w14:textId="77777777" w:rsidR="00E91CB6" w:rsidRPr="009F47EE" w:rsidRDefault="00E91CB6" w:rsidP="00E91CB6">
      <w:pPr>
        <w:ind w:right="560" w:firstLine="720"/>
        <w:jc w:val="both"/>
        <w:rPr>
          <w:szCs w:val="24"/>
        </w:rPr>
      </w:pPr>
    </w:p>
    <w:p w14:paraId="626DF2CF" w14:textId="77777777" w:rsidR="00B2076B" w:rsidRPr="009F47EE" w:rsidRDefault="00E91CB6" w:rsidP="00E91CB6">
      <w:pPr>
        <w:jc w:val="center"/>
        <w:rPr>
          <w:b/>
          <w:szCs w:val="24"/>
        </w:rPr>
      </w:pPr>
      <w:r w:rsidRPr="009F47EE">
        <w:rPr>
          <w:b/>
          <w:szCs w:val="24"/>
        </w:rPr>
        <w:t>V</w:t>
      </w:r>
      <w:r w:rsidR="00B2076B" w:rsidRPr="009F47EE">
        <w:rPr>
          <w:b/>
          <w:szCs w:val="24"/>
        </w:rPr>
        <w:t xml:space="preserve"> SKYRIUS</w:t>
      </w:r>
    </w:p>
    <w:p w14:paraId="2F08CAEA" w14:textId="77777777" w:rsidR="00E91CB6" w:rsidRPr="009F47EE" w:rsidRDefault="00E91CB6" w:rsidP="00E91CB6">
      <w:pPr>
        <w:jc w:val="center"/>
        <w:rPr>
          <w:b/>
          <w:szCs w:val="24"/>
        </w:rPr>
      </w:pPr>
      <w:r w:rsidRPr="009F47EE">
        <w:rPr>
          <w:b/>
          <w:szCs w:val="24"/>
        </w:rPr>
        <w:t xml:space="preserve"> ŠALIŲ REKVIZITAI</w:t>
      </w:r>
    </w:p>
    <w:p w14:paraId="7F5D3311" w14:textId="77777777" w:rsidR="00E91CB6" w:rsidRPr="009F47EE" w:rsidRDefault="00E91CB6" w:rsidP="00E91CB6">
      <w:pPr>
        <w:ind w:firstLine="720"/>
        <w:jc w:val="both"/>
        <w:rPr>
          <w:szCs w:val="24"/>
        </w:rPr>
      </w:pPr>
      <w:r w:rsidRPr="009F47EE">
        <w:rPr>
          <w:szCs w:val="24"/>
        </w:rPr>
        <w:t xml:space="preserve"> </w:t>
      </w:r>
    </w:p>
    <w:p w14:paraId="357D1EFE" w14:textId="5B4BD105" w:rsidR="00E91CB6" w:rsidRPr="009F47EE" w:rsidRDefault="00E91CB6" w:rsidP="002B7DAD">
      <w:pPr>
        <w:pStyle w:val="Antrat1"/>
        <w:tabs>
          <w:tab w:val="left" w:pos="1418"/>
        </w:tabs>
        <w:spacing w:before="0"/>
        <w:ind w:left="0"/>
        <w:jc w:val="both"/>
        <w:rPr>
          <w:b/>
          <w:sz w:val="24"/>
          <w:szCs w:val="24"/>
        </w:rPr>
      </w:pPr>
      <w:bookmarkStart w:id="6" w:name="_yhsxjxmedsjl"/>
      <w:bookmarkEnd w:id="6"/>
      <w:r w:rsidRPr="009F47EE">
        <w:rPr>
          <w:b/>
          <w:sz w:val="24"/>
          <w:szCs w:val="24"/>
        </w:rPr>
        <w:t>Savivaldybės</w:t>
      </w:r>
      <w:r w:rsidRPr="009F47EE">
        <w:rPr>
          <w:b/>
          <w:sz w:val="24"/>
          <w:szCs w:val="24"/>
        </w:rPr>
        <w:tab/>
        <w:t>administracija</w:t>
      </w:r>
      <w:r w:rsidRPr="009F47EE">
        <w:rPr>
          <w:b/>
          <w:sz w:val="24"/>
          <w:szCs w:val="24"/>
        </w:rPr>
        <w:tab/>
      </w:r>
      <w:r w:rsidRPr="009F47EE">
        <w:rPr>
          <w:b/>
          <w:sz w:val="24"/>
          <w:szCs w:val="24"/>
        </w:rPr>
        <w:tab/>
        <w:t xml:space="preserve">Studentas                </w:t>
      </w:r>
    </w:p>
    <w:p w14:paraId="1C1ACE04" w14:textId="5A9189DC" w:rsidR="00E91CB6" w:rsidRPr="009F47EE" w:rsidRDefault="00774289" w:rsidP="007046BE">
      <w:pPr>
        <w:jc w:val="both"/>
        <w:rPr>
          <w:szCs w:val="24"/>
          <w:u w:val="single"/>
        </w:rPr>
      </w:pPr>
      <w:r w:rsidRPr="009F47EE">
        <w:rPr>
          <w:szCs w:val="24"/>
        </w:rPr>
        <w:t xml:space="preserve">Anykščių </w:t>
      </w:r>
      <w:r w:rsidR="00E91CB6" w:rsidRPr="009F47EE">
        <w:rPr>
          <w:szCs w:val="24"/>
        </w:rPr>
        <w:t xml:space="preserve">rajono savivaldybės administracija         </w:t>
      </w:r>
      <w:r w:rsidR="00E91CB6" w:rsidRPr="009F47EE">
        <w:rPr>
          <w:szCs w:val="24"/>
        </w:rPr>
        <w:tab/>
      </w:r>
      <w:r w:rsidR="00D02302" w:rsidRPr="009F47EE">
        <w:rPr>
          <w:szCs w:val="24"/>
        </w:rPr>
        <w:t>(</w:t>
      </w:r>
      <w:r w:rsidR="00E91CB6" w:rsidRPr="009F47EE">
        <w:rPr>
          <w:szCs w:val="24"/>
        </w:rPr>
        <w:t>Vardas, pavardė</w:t>
      </w:r>
      <w:r w:rsidR="00D02302" w:rsidRPr="009F47EE">
        <w:rPr>
          <w:szCs w:val="24"/>
        </w:rPr>
        <w:t>)</w:t>
      </w:r>
      <w:r w:rsidR="00E91CB6" w:rsidRPr="009F47EE">
        <w:rPr>
          <w:szCs w:val="24"/>
        </w:rPr>
        <w:t xml:space="preserve"> </w:t>
      </w:r>
      <w:r w:rsidR="00E91CB6" w:rsidRPr="009F47EE">
        <w:rPr>
          <w:szCs w:val="24"/>
        </w:rPr>
        <w:tab/>
      </w:r>
      <w:r w:rsidR="00E91CB6" w:rsidRPr="009F47EE">
        <w:rPr>
          <w:szCs w:val="24"/>
          <w:u w:val="single"/>
        </w:rPr>
        <w:t xml:space="preserve">                                                                  </w:t>
      </w:r>
    </w:p>
    <w:p w14:paraId="4B5E3DD4" w14:textId="7714F65E" w:rsidR="00E91CB6" w:rsidRPr="009F47EE" w:rsidRDefault="00E91CB6" w:rsidP="007046BE">
      <w:pPr>
        <w:jc w:val="both"/>
        <w:rPr>
          <w:szCs w:val="24"/>
        </w:rPr>
      </w:pPr>
      <w:r w:rsidRPr="009F47EE">
        <w:rPr>
          <w:szCs w:val="24"/>
        </w:rPr>
        <w:t>Kodas</w:t>
      </w:r>
      <w:r w:rsidRPr="009F47EE">
        <w:rPr>
          <w:szCs w:val="24"/>
          <w:shd w:val="clear" w:color="auto" w:fill="FAFAFA"/>
        </w:rPr>
        <w:t xml:space="preserve"> 1887</w:t>
      </w:r>
      <w:r w:rsidR="00774289" w:rsidRPr="009F47EE">
        <w:rPr>
          <w:szCs w:val="24"/>
          <w:shd w:val="clear" w:color="auto" w:fill="FAFAFA"/>
        </w:rPr>
        <w:t>74637</w:t>
      </w:r>
      <w:r w:rsidRPr="009F47EE">
        <w:rPr>
          <w:szCs w:val="24"/>
        </w:rPr>
        <w:t xml:space="preserve">   </w:t>
      </w:r>
      <w:r w:rsidRPr="009F47EE">
        <w:rPr>
          <w:szCs w:val="24"/>
        </w:rPr>
        <w:tab/>
      </w:r>
      <w:r w:rsidRPr="009F47EE">
        <w:rPr>
          <w:szCs w:val="24"/>
        </w:rPr>
        <w:tab/>
      </w:r>
      <w:r w:rsidRPr="009F47EE">
        <w:rPr>
          <w:szCs w:val="24"/>
        </w:rPr>
        <w:tab/>
        <w:t xml:space="preserve">Asmens </w:t>
      </w:r>
      <w:r w:rsidR="007046BE" w:rsidRPr="009F47EE">
        <w:rPr>
          <w:szCs w:val="24"/>
        </w:rPr>
        <w:t xml:space="preserve"> </w:t>
      </w:r>
      <w:r w:rsidRPr="009F47EE">
        <w:rPr>
          <w:szCs w:val="24"/>
        </w:rPr>
        <w:t xml:space="preserve">kodas                                                                            </w:t>
      </w:r>
    </w:p>
    <w:p w14:paraId="7976C7B4" w14:textId="7A3C776B" w:rsidR="00E91CB6" w:rsidRPr="009F47EE" w:rsidRDefault="00774289" w:rsidP="007046BE">
      <w:pPr>
        <w:ind w:right="20"/>
        <w:jc w:val="both"/>
        <w:rPr>
          <w:szCs w:val="24"/>
          <w:shd w:val="clear" w:color="auto" w:fill="FAFAFA"/>
        </w:rPr>
      </w:pPr>
      <w:r w:rsidRPr="009F47EE">
        <w:rPr>
          <w:szCs w:val="24"/>
          <w:shd w:val="clear" w:color="auto" w:fill="FAFAFA"/>
        </w:rPr>
        <w:t>J. Biliūno g. 23, 29111 Anykščiai</w:t>
      </w:r>
      <w:r w:rsidR="00E91CB6" w:rsidRPr="009F47EE">
        <w:rPr>
          <w:szCs w:val="24"/>
          <w:shd w:val="clear" w:color="auto" w:fill="FAFAFA"/>
        </w:rPr>
        <w:tab/>
      </w:r>
      <w:r w:rsidR="00E91CB6" w:rsidRPr="009F47EE">
        <w:rPr>
          <w:szCs w:val="24"/>
          <w:shd w:val="clear" w:color="auto" w:fill="FAFAFA"/>
        </w:rPr>
        <w:tab/>
        <w:t>Adresas</w:t>
      </w:r>
    </w:p>
    <w:p w14:paraId="5CD82E7D" w14:textId="7584F887" w:rsidR="00E91CB6" w:rsidRPr="009F47EE" w:rsidRDefault="00E91CB6" w:rsidP="007046BE">
      <w:pPr>
        <w:ind w:right="20"/>
        <w:jc w:val="both"/>
        <w:rPr>
          <w:szCs w:val="24"/>
        </w:rPr>
      </w:pPr>
      <w:r w:rsidRPr="009F47EE">
        <w:rPr>
          <w:szCs w:val="24"/>
        </w:rPr>
        <w:t xml:space="preserve">Tel. </w:t>
      </w:r>
      <w:r w:rsidR="007046BE" w:rsidRPr="009F47EE">
        <w:rPr>
          <w:szCs w:val="24"/>
        </w:rPr>
        <w:t>(</w:t>
      </w:r>
      <w:r w:rsidR="00426269">
        <w:rPr>
          <w:szCs w:val="24"/>
        </w:rPr>
        <w:t>0</w:t>
      </w:r>
      <w:r w:rsidR="007046BE" w:rsidRPr="009F47EE">
        <w:rPr>
          <w:szCs w:val="24"/>
        </w:rPr>
        <w:t xml:space="preserve"> 381) 58 041</w:t>
      </w:r>
      <w:r w:rsidRPr="009F47EE">
        <w:rPr>
          <w:szCs w:val="24"/>
        </w:rPr>
        <w:tab/>
      </w:r>
      <w:r w:rsidRPr="009F47EE">
        <w:rPr>
          <w:szCs w:val="24"/>
        </w:rPr>
        <w:tab/>
      </w:r>
      <w:r w:rsidRPr="009F47EE">
        <w:rPr>
          <w:szCs w:val="24"/>
        </w:rPr>
        <w:tab/>
        <w:t xml:space="preserve">Tel. </w:t>
      </w:r>
    </w:p>
    <w:p w14:paraId="6C7C530A" w14:textId="2B9F4F22" w:rsidR="00E91CB6" w:rsidRPr="009F47EE" w:rsidRDefault="00E91CB6" w:rsidP="007046BE">
      <w:pPr>
        <w:jc w:val="both"/>
        <w:rPr>
          <w:szCs w:val="24"/>
        </w:rPr>
      </w:pPr>
      <w:r w:rsidRPr="009F47EE">
        <w:rPr>
          <w:szCs w:val="24"/>
        </w:rPr>
        <w:t xml:space="preserve">El. p.  </w:t>
      </w:r>
      <w:hyperlink r:id="rId14" w:history="1">
        <w:r w:rsidR="007046BE" w:rsidRPr="009F47EE">
          <w:rPr>
            <w:rStyle w:val="Hipersaitas"/>
            <w:color w:val="auto"/>
            <w:szCs w:val="24"/>
          </w:rPr>
          <w:t>info@anyksciai.lt</w:t>
        </w:r>
      </w:hyperlink>
      <w:r w:rsidRPr="009F47EE">
        <w:rPr>
          <w:szCs w:val="24"/>
        </w:rPr>
        <w:tab/>
      </w:r>
      <w:r w:rsidRPr="009F47EE">
        <w:rPr>
          <w:szCs w:val="24"/>
        </w:rPr>
        <w:tab/>
      </w:r>
      <w:r w:rsidRPr="009F47EE">
        <w:rPr>
          <w:szCs w:val="24"/>
        </w:rPr>
        <w:tab/>
        <w:t xml:space="preserve">El. p. </w:t>
      </w:r>
    </w:p>
    <w:p w14:paraId="788A9A78" w14:textId="19AB899F" w:rsidR="00E91CB6" w:rsidRPr="009F47EE" w:rsidRDefault="00E91CB6" w:rsidP="007046BE">
      <w:pPr>
        <w:jc w:val="both"/>
        <w:rPr>
          <w:szCs w:val="24"/>
        </w:rPr>
      </w:pPr>
      <w:r w:rsidRPr="009F47EE">
        <w:rPr>
          <w:szCs w:val="24"/>
        </w:rPr>
        <w:t>A. s. Nr.</w:t>
      </w:r>
      <w:r w:rsidRPr="009F47EE">
        <w:rPr>
          <w:szCs w:val="24"/>
        </w:rPr>
        <w:tab/>
      </w:r>
      <w:r w:rsidRPr="009F47EE">
        <w:rPr>
          <w:szCs w:val="24"/>
        </w:rPr>
        <w:tab/>
      </w:r>
      <w:r w:rsidRPr="009F47EE">
        <w:rPr>
          <w:szCs w:val="24"/>
        </w:rPr>
        <w:tab/>
      </w:r>
      <w:r w:rsidRPr="009F47EE">
        <w:rPr>
          <w:szCs w:val="24"/>
        </w:rPr>
        <w:tab/>
        <w:t>A.</w:t>
      </w:r>
      <w:r w:rsidR="007046BE" w:rsidRPr="009F47EE">
        <w:rPr>
          <w:szCs w:val="24"/>
        </w:rPr>
        <w:t xml:space="preserve"> </w:t>
      </w:r>
      <w:r w:rsidRPr="009F47EE">
        <w:rPr>
          <w:szCs w:val="24"/>
        </w:rPr>
        <w:t xml:space="preserve">s. Nr. </w:t>
      </w:r>
    </w:p>
    <w:p w14:paraId="52C73109" w14:textId="19939979" w:rsidR="00B37DF8" w:rsidRPr="009F47EE" w:rsidRDefault="003A213F" w:rsidP="007046BE">
      <w:pPr>
        <w:pStyle w:val="Antrat1"/>
        <w:spacing w:before="0"/>
        <w:ind w:left="0" w:right="1100"/>
        <w:rPr>
          <w:sz w:val="24"/>
          <w:szCs w:val="24"/>
        </w:rPr>
      </w:pPr>
      <w:bookmarkStart w:id="7" w:name="_sb3jtqrh1gxx"/>
      <w:bookmarkEnd w:id="7"/>
      <w:r>
        <w:rPr>
          <w:sz w:val="24"/>
          <w:szCs w:val="24"/>
        </w:rPr>
        <w:t>Finansų įstaiga</w:t>
      </w:r>
      <w:r w:rsidR="00E91CB6" w:rsidRPr="009F47EE">
        <w:rPr>
          <w:sz w:val="24"/>
          <w:szCs w:val="24"/>
        </w:rPr>
        <w:t xml:space="preserve"> </w:t>
      </w:r>
      <w:r w:rsidR="007046BE" w:rsidRPr="009F47EE">
        <w:rPr>
          <w:sz w:val="24"/>
          <w:szCs w:val="24"/>
        </w:rPr>
        <w:t xml:space="preserve">                                                          </w:t>
      </w:r>
      <w:r>
        <w:rPr>
          <w:sz w:val="24"/>
          <w:szCs w:val="24"/>
        </w:rPr>
        <w:t>Finansų įstaiga</w:t>
      </w:r>
      <w:r w:rsidR="00E91CB6" w:rsidRPr="009F47EE">
        <w:rPr>
          <w:sz w:val="24"/>
          <w:szCs w:val="24"/>
        </w:rPr>
        <w:t xml:space="preserve">  </w:t>
      </w:r>
      <w:r w:rsidR="00E91CB6" w:rsidRPr="009F47EE">
        <w:rPr>
          <w:sz w:val="24"/>
          <w:szCs w:val="24"/>
        </w:rPr>
        <w:tab/>
        <w:t xml:space="preserve"> </w:t>
      </w:r>
      <w:r w:rsidR="007046BE" w:rsidRPr="009F47EE">
        <w:rPr>
          <w:sz w:val="24"/>
          <w:szCs w:val="24"/>
        </w:rPr>
        <w:t xml:space="preserve">          </w:t>
      </w:r>
    </w:p>
    <w:p w14:paraId="7854E6E6" w14:textId="13E3281C" w:rsidR="00E91CB6" w:rsidRPr="009F47EE" w:rsidRDefault="003A213F" w:rsidP="007046BE">
      <w:pPr>
        <w:pStyle w:val="Antrat1"/>
        <w:spacing w:before="0"/>
        <w:ind w:left="0" w:right="1100"/>
        <w:rPr>
          <w:sz w:val="24"/>
          <w:szCs w:val="24"/>
        </w:rPr>
      </w:pPr>
      <w:r>
        <w:rPr>
          <w:sz w:val="24"/>
          <w:szCs w:val="24"/>
        </w:rPr>
        <w:lastRenderedPageBreak/>
        <w:t>Finansų įstaigos</w:t>
      </w:r>
      <w:r w:rsidR="00E91CB6" w:rsidRPr="009F47EE">
        <w:rPr>
          <w:sz w:val="24"/>
          <w:szCs w:val="24"/>
        </w:rPr>
        <w:t xml:space="preserve"> kodas</w:t>
      </w:r>
      <w:r w:rsidR="007046BE" w:rsidRPr="009F47EE">
        <w:rPr>
          <w:sz w:val="24"/>
          <w:szCs w:val="24"/>
        </w:rPr>
        <w:t xml:space="preserve">                                               </w:t>
      </w:r>
      <w:r>
        <w:rPr>
          <w:sz w:val="24"/>
          <w:szCs w:val="24"/>
        </w:rPr>
        <w:t>Finansų įstaigos</w:t>
      </w:r>
      <w:r w:rsidR="007046BE" w:rsidRPr="009F47EE">
        <w:rPr>
          <w:sz w:val="24"/>
          <w:szCs w:val="24"/>
        </w:rPr>
        <w:t xml:space="preserve"> kodas</w:t>
      </w:r>
    </w:p>
    <w:p w14:paraId="6C2B08C0" w14:textId="77777777" w:rsidR="00E91CB6" w:rsidRPr="009F47EE" w:rsidRDefault="00E91CB6" w:rsidP="00E91CB6">
      <w:pPr>
        <w:pStyle w:val="Antrat1"/>
        <w:spacing w:before="0"/>
        <w:ind w:left="0" w:right="1100" w:firstLine="720"/>
        <w:jc w:val="both"/>
        <w:rPr>
          <w:sz w:val="24"/>
          <w:szCs w:val="24"/>
        </w:rPr>
      </w:pPr>
      <w:bookmarkStart w:id="8" w:name="_okn8tn1nfp35"/>
      <w:bookmarkEnd w:id="8"/>
    </w:p>
    <w:p w14:paraId="49FBB00D" w14:textId="4E7886AB" w:rsidR="00E91CB6" w:rsidRPr="009F47EE" w:rsidRDefault="00E91CB6" w:rsidP="007046BE">
      <w:pPr>
        <w:pStyle w:val="Antrat1"/>
        <w:spacing w:before="0"/>
        <w:ind w:left="0" w:right="1100"/>
        <w:jc w:val="both"/>
        <w:rPr>
          <w:sz w:val="24"/>
          <w:szCs w:val="24"/>
        </w:rPr>
      </w:pPr>
      <w:bookmarkStart w:id="9" w:name="_5wt8yz16tk88"/>
      <w:bookmarkEnd w:id="9"/>
      <w:r w:rsidRPr="009F47EE">
        <w:rPr>
          <w:sz w:val="24"/>
          <w:szCs w:val="24"/>
        </w:rPr>
        <w:t>Administracijos direktorius</w:t>
      </w:r>
      <w:r w:rsidRPr="009F47EE">
        <w:rPr>
          <w:sz w:val="24"/>
          <w:szCs w:val="24"/>
        </w:rPr>
        <w:tab/>
      </w:r>
      <w:r w:rsidRPr="009F47EE">
        <w:rPr>
          <w:sz w:val="24"/>
          <w:szCs w:val="24"/>
        </w:rPr>
        <w:tab/>
        <w:t>Studentas</w:t>
      </w:r>
    </w:p>
    <w:p w14:paraId="579DB7C4" w14:textId="4BF7391C" w:rsidR="00E91CB6" w:rsidRPr="009F47EE" w:rsidRDefault="00D02302" w:rsidP="007046BE">
      <w:pPr>
        <w:pStyle w:val="Antrat1"/>
        <w:spacing w:before="0"/>
        <w:ind w:left="0" w:right="1100"/>
        <w:jc w:val="both"/>
        <w:rPr>
          <w:sz w:val="24"/>
          <w:szCs w:val="24"/>
        </w:rPr>
      </w:pPr>
      <w:bookmarkStart w:id="10" w:name="_yxgcgzao2b2e"/>
      <w:bookmarkEnd w:id="10"/>
      <w:r w:rsidRPr="009F47EE">
        <w:rPr>
          <w:sz w:val="24"/>
          <w:szCs w:val="24"/>
        </w:rPr>
        <w:t>(</w:t>
      </w:r>
      <w:r w:rsidR="007046BE" w:rsidRPr="009F47EE">
        <w:rPr>
          <w:sz w:val="24"/>
          <w:szCs w:val="24"/>
        </w:rPr>
        <w:t>Vardas, pavardė</w:t>
      </w:r>
      <w:r w:rsidRPr="009F47EE">
        <w:rPr>
          <w:sz w:val="24"/>
          <w:szCs w:val="24"/>
        </w:rPr>
        <w:t>)</w:t>
      </w:r>
      <w:r w:rsidR="007046BE" w:rsidRPr="009F47EE">
        <w:rPr>
          <w:sz w:val="24"/>
          <w:szCs w:val="24"/>
        </w:rPr>
        <w:t xml:space="preserve">                                                      </w:t>
      </w:r>
      <w:r w:rsidRPr="009F47EE">
        <w:rPr>
          <w:sz w:val="24"/>
          <w:szCs w:val="24"/>
        </w:rPr>
        <w:t>(</w:t>
      </w:r>
      <w:r w:rsidR="007046BE" w:rsidRPr="009F47EE">
        <w:rPr>
          <w:sz w:val="24"/>
          <w:szCs w:val="24"/>
        </w:rPr>
        <w:t>Vardas, pavardė</w:t>
      </w:r>
      <w:r w:rsidRPr="009F47EE">
        <w:rPr>
          <w:sz w:val="24"/>
          <w:szCs w:val="24"/>
        </w:rPr>
        <w:t>)</w:t>
      </w:r>
    </w:p>
    <w:p w14:paraId="589FBA43" w14:textId="5A479FF3" w:rsidR="00E91CB6" w:rsidRPr="009F47EE" w:rsidRDefault="00E91CB6" w:rsidP="007046BE">
      <w:pPr>
        <w:pStyle w:val="Antrat1"/>
        <w:spacing w:before="0"/>
        <w:ind w:left="0" w:right="1100"/>
        <w:jc w:val="both"/>
        <w:rPr>
          <w:sz w:val="24"/>
          <w:szCs w:val="24"/>
        </w:rPr>
      </w:pPr>
      <w:bookmarkStart w:id="11" w:name="_6zlk2prra5ki"/>
      <w:bookmarkEnd w:id="11"/>
      <w:r w:rsidRPr="009F47EE">
        <w:rPr>
          <w:sz w:val="24"/>
          <w:szCs w:val="24"/>
        </w:rPr>
        <w:t>(Parašas)</w:t>
      </w:r>
      <w:r w:rsidRPr="009F47EE">
        <w:rPr>
          <w:sz w:val="24"/>
          <w:szCs w:val="24"/>
        </w:rPr>
        <w:tab/>
      </w:r>
      <w:r w:rsidRPr="009F47EE">
        <w:rPr>
          <w:sz w:val="24"/>
          <w:szCs w:val="24"/>
        </w:rPr>
        <w:tab/>
      </w:r>
      <w:r w:rsidRPr="009F47EE">
        <w:rPr>
          <w:sz w:val="24"/>
          <w:szCs w:val="24"/>
        </w:rPr>
        <w:tab/>
      </w:r>
      <w:r w:rsidRPr="009F47EE">
        <w:rPr>
          <w:sz w:val="24"/>
          <w:szCs w:val="24"/>
        </w:rPr>
        <w:tab/>
      </w:r>
      <w:r w:rsidR="007046BE" w:rsidRPr="009F47EE">
        <w:rPr>
          <w:sz w:val="24"/>
          <w:szCs w:val="24"/>
        </w:rPr>
        <w:t>(Parašas)</w:t>
      </w:r>
      <w:r w:rsidRPr="009F47EE">
        <w:rPr>
          <w:sz w:val="24"/>
          <w:szCs w:val="24"/>
        </w:rPr>
        <w:tab/>
      </w:r>
    </w:p>
    <w:p w14:paraId="02B970F0" w14:textId="77777777" w:rsidR="00E91CB6" w:rsidRPr="009F47EE" w:rsidRDefault="00E91CB6" w:rsidP="00E91CB6">
      <w:pPr>
        <w:ind w:left="3420"/>
        <w:rPr>
          <w:szCs w:val="24"/>
        </w:rPr>
      </w:pPr>
    </w:p>
    <w:p w14:paraId="1F2E5D70" w14:textId="77777777" w:rsidR="005C3986" w:rsidRPr="009F47EE" w:rsidRDefault="005C3986" w:rsidP="00E91CB6">
      <w:pPr>
        <w:ind w:left="3420" w:firstLine="720"/>
        <w:rPr>
          <w:b/>
          <w:szCs w:val="24"/>
        </w:rPr>
      </w:pPr>
    </w:p>
    <w:p w14:paraId="50C358A5" w14:textId="77777777" w:rsidR="005C3986" w:rsidRPr="009F47EE" w:rsidRDefault="005C3986" w:rsidP="00E91CB6">
      <w:pPr>
        <w:ind w:left="3420" w:firstLine="720"/>
        <w:rPr>
          <w:b/>
          <w:szCs w:val="24"/>
        </w:rPr>
      </w:pPr>
    </w:p>
    <w:p w14:paraId="712CA34E" w14:textId="77777777" w:rsidR="005C3986" w:rsidRPr="009F47EE" w:rsidRDefault="005C3986" w:rsidP="00E91CB6">
      <w:pPr>
        <w:ind w:left="3420" w:firstLine="720"/>
        <w:rPr>
          <w:b/>
          <w:szCs w:val="24"/>
        </w:rPr>
      </w:pPr>
    </w:p>
    <w:p w14:paraId="5881E0B8" w14:textId="77777777" w:rsidR="00E91CB6" w:rsidRPr="009F47EE" w:rsidRDefault="00E91CB6" w:rsidP="005C3986">
      <w:pPr>
        <w:ind w:left="3420" w:hanging="3420"/>
        <w:rPr>
          <w:b/>
          <w:szCs w:val="24"/>
        </w:rPr>
      </w:pPr>
      <w:r w:rsidRPr="009F47EE">
        <w:rPr>
          <w:b/>
          <w:szCs w:val="24"/>
        </w:rPr>
        <w:t>Įstaiga</w:t>
      </w:r>
    </w:p>
    <w:p w14:paraId="0996D694" w14:textId="77777777" w:rsidR="00E91CB6" w:rsidRPr="009F47EE" w:rsidRDefault="00D02302" w:rsidP="005C3986">
      <w:pPr>
        <w:ind w:left="3420" w:hanging="3420"/>
        <w:rPr>
          <w:szCs w:val="24"/>
        </w:rPr>
      </w:pPr>
      <w:r w:rsidRPr="009F47EE">
        <w:rPr>
          <w:szCs w:val="24"/>
        </w:rPr>
        <w:t>(</w:t>
      </w:r>
      <w:r w:rsidR="00E91CB6" w:rsidRPr="009F47EE">
        <w:rPr>
          <w:szCs w:val="24"/>
        </w:rPr>
        <w:t>Pavadinimas</w:t>
      </w:r>
      <w:r w:rsidRPr="009F47EE">
        <w:rPr>
          <w:szCs w:val="24"/>
        </w:rPr>
        <w:t>)</w:t>
      </w:r>
    </w:p>
    <w:p w14:paraId="7AB2962C" w14:textId="77777777" w:rsidR="00E91CB6" w:rsidRPr="009F47EE" w:rsidRDefault="00E91CB6" w:rsidP="005C3986">
      <w:pPr>
        <w:ind w:left="3420" w:right="-6" w:hanging="3420"/>
        <w:rPr>
          <w:szCs w:val="24"/>
        </w:rPr>
      </w:pPr>
      <w:r w:rsidRPr="009F47EE">
        <w:rPr>
          <w:szCs w:val="24"/>
        </w:rPr>
        <w:t>Kodas</w:t>
      </w:r>
    </w:p>
    <w:p w14:paraId="30380ED8" w14:textId="77777777" w:rsidR="00E91CB6" w:rsidRPr="009F47EE" w:rsidRDefault="00E91CB6" w:rsidP="005C3986">
      <w:pPr>
        <w:ind w:left="3420" w:right="-6" w:hanging="3420"/>
        <w:rPr>
          <w:szCs w:val="24"/>
        </w:rPr>
      </w:pPr>
      <w:r w:rsidRPr="009F47EE">
        <w:rPr>
          <w:szCs w:val="24"/>
        </w:rPr>
        <w:t>Adresas</w:t>
      </w:r>
    </w:p>
    <w:p w14:paraId="719E4DDB" w14:textId="77777777" w:rsidR="00E91CB6" w:rsidRPr="009F47EE" w:rsidRDefault="00E91CB6" w:rsidP="005C3986">
      <w:pPr>
        <w:ind w:left="3420" w:right="-6" w:hanging="3420"/>
        <w:rPr>
          <w:szCs w:val="24"/>
        </w:rPr>
      </w:pPr>
      <w:r w:rsidRPr="009F47EE">
        <w:rPr>
          <w:szCs w:val="24"/>
        </w:rPr>
        <w:t>Tel.</w:t>
      </w:r>
    </w:p>
    <w:p w14:paraId="611DBF25" w14:textId="77777777" w:rsidR="00E91CB6" w:rsidRPr="009F47EE" w:rsidRDefault="00E91CB6" w:rsidP="005C3986">
      <w:pPr>
        <w:ind w:left="3420" w:right="-6" w:hanging="3420"/>
        <w:rPr>
          <w:szCs w:val="24"/>
        </w:rPr>
      </w:pPr>
      <w:r w:rsidRPr="009F47EE">
        <w:rPr>
          <w:szCs w:val="24"/>
        </w:rPr>
        <w:t>El. p.</w:t>
      </w:r>
    </w:p>
    <w:p w14:paraId="4D3AE08F" w14:textId="77777777" w:rsidR="00E91CB6" w:rsidRPr="009F47EE" w:rsidRDefault="00E91CB6" w:rsidP="005C3986">
      <w:pPr>
        <w:ind w:left="3420" w:hanging="3420"/>
        <w:rPr>
          <w:szCs w:val="24"/>
          <w:u w:val="single"/>
        </w:rPr>
      </w:pPr>
      <w:r w:rsidRPr="009F47EE">
        <w:rPr>
          <w:szCs w:val="24"/>
        </w:rPr>
        <w:t>A. s. Nr.</w:t>
      </w:r>
    </w:p>
    <w:p w14:paraId="66C599ED" w14:textId="656A2390" w:rsidR="00E91CB6" w:rsidRPr="009F47EE" w:rsidRDefault="003A213F" w:rsidP="005C3986">
      <w:pPr>
        <w:ind w:left="3420" w:right="-6" w:hanging="3420"/>
        <w:rPr>
          <w:szCs w:val="24"/>
        </w:rPr>
      </w:pPr>
      <w:r>
        <w:rPr>
          <w:szCs w:val="24"/>
        </w:rPr>
        <w:t>Finansų įstaiga</w:t>
      </w:r>
      <w:r w:rsidR="00E91CB6" w:rsidRPr="009F47EE">
        <w:rPr>
          <w:szCs w:val="24"/>
        </w:rPr>
        <w:t xml:space="preserve">, </w:t>
      </w:r>
      <w:r>
        <w:rPr>
          <w:szCs w:val="24"/>
        </w:rPr>
        <w:t>Finansų įstaigos</w:t>
      </w:r>
      <w:r w:rsidR="00E91CB6" w:rsidRPr="009F47EE">
        <w:rPr>
          <w:szCs w:val="24"/>
        </w:rPr>
        <w:t xml:space="preserve"> kodas</w:t>
      </w:r>
    </w:p>
    <w:p w14:paraId="45AEF9FB" w14:textId="77777777" w:rsidR="005C3986" w:rsidRPr="009F47EE" w:rsidRDefault="005C3986" w:rsidP="00E91CB6">
      <w:pPr>
        <w:ind w:left="3420" w:right="-6" w:firstLine="720"/>
        <w:rPr>
          <w:szCs w:val="24"/>
        </w:rPr>
      </w:pPr>
    </w:p>
    <w:p w14:paraId="64B8E6B3" w14:textId="77777777" w:rsidR="00E91CB6" w:rsidRPr="009F47EE" w:rsidRDefault="00E91CB6" w:rsidP="005C3986">
      <w:pPr>
        <w:ind w:left="3420" w:right="-6" w:hanging="3420"/>
        <w:rPr>
          <w:szCs w:val="24"/>
        </w:rPr>
      </w:pPr>
      <w:r w:rsidRPr="009F47EE">
        <w:rPr>
          <w:szCs w:val="24"/>
        </w:rPr>
        <w:t>Įstaigos vadovas</w:t>
      </w:r>
    </w:p>
    <w:p w14:paraId="24775D09" w14:textId="77777777" w:rsidR="00E91CB6" w:rsidRPr="009F47EE" w:rsidRDefault="00D02302" w:rsidP="005C3986">
      <w:pPr>
        <w:ind w:left="3420" w:hanging="3420"/>
        <w:rPr>
          <w:szCs w:val="24"/>
        </w:rPr>
      </w:pPr>
      <w:r w:rsidRPr="009F47EE">
        <w:rPr>
          <w:szCs w:val="24"/>
        </w:rPr>
        <w:t>(</w:t>
      </w:r>
      <w:r w:rsidR="007046BE" w:rsidRPr="009F47EE">
        <w:rPr>
          <w:szCs w:val="24"/>
        </w:rPr>
        <w:t>Vardas, pavardė</w:t>
      </w:r>
      <w:r w:rsidRPr="009F47EE">
        <w:rPr>
          <w:szCs w:val="24"/>
        </w:rPr>
        <w:t>)</w:t>
      </w:r>
    </w:p>
    <w:p w14:paraId="1238ED5A" w14:textId="77777777" w:rsidR="00E91CB6" w:rsidRPr="009F47EE" w:rsidRDefault="00E91CB6" w:rsidP="005C3986">
      <w:pPr>
        <w:ind w:left="3420" w:hanging="3420"/>
        <w:rPr>
          <w:szCs w:val="24"/>
        </w:rPr>
      </w:pPr>
      <w:r w:rsidRPr="009F47EE">
        <w:rPr>
          <w:szCs w:val="24"/>
        </w:rPr>
        <w:t>(Parašas)</w:t>
      </w:r>
    </w:p>
    <w:p w14:paraId="2CF64953" w14:textId="77777777" w:rsidR="00E91CB6" w:rsidRPr="009F47EE" w:rsidRDefault="00E91CB6" w:rsidP="00FD1316">
      <w:pPr>
        <w:shd w:val="clear" w:color="auto" w:fill="FFFFFF"/>
        <w:ind w:left="3888" w:firstLine="1296"/>
        <w:jc w:val="both"/>
        <w:rPr>
          <w:bCs/>
          <w:szCs w:val="24"/>
          <w:lang w:eastAsia="lt-LT"/>
        </w:rPr>
      </w:pPr>
    </w:p>
    <w:p w14:paraId="2A10E082" w14:textId="77777777" w:rsidR="00CC0F05" w:rsidRPr="009F47EE" w:rsidRDefault="00CC0F05" w:rsidP="00F61CED">
      <w:pPr>
        <w:shd w:val="clear" w:color="auto" w:fill="FFFFFF"/>
        <w:jc w:val="both"/>
        <w:rPr>
          <w:bCs/>
          <w:szCs w:val="24"/>
          <w:lang w:eastAsia="lt-LT"/>
        </w:rPr>
      </w:pPr>
    </w:p>
    <w:p w14:paraId="6481ACE6" w14:textId="77777777" w:rsidR="00CC0F05" w:rsidRPr="009F47EE" w:rsidRDefault="00CC0F05" w:rsidP="00FD1316">
      <w:pPr>
        <w:shd w:val="clear" w:color="auto" w:fill="FFFFFF"/>
        <w:ind w:left="3888" w:firstLine="1296"/>
        <w:jc w:val="both"/>
        <w:rPr>
          <w:bCs/>
          <w:szCs w:val="24"/>
          <w:lang w:eastAsia="lt-LT"/>
        </w:rPr>
      </w:pPr>
    </w:p>
    <w:p w14:paraId="5DD2CCF1" w14:textId="77777777" w:rsidR="00CC0F05" w:rsidRPr="009F47EE" w:rsidRDefault="00CC0F05" w:rsidP="00FD1316">
      <w:pPr>
        <w:shd w:val="clear" w:color="auto" w:fill="FFFFFF"/>
        <w:ind w:left="3888" w:firstLine="1296"/>
        <w:jc w:val="both"/>
        <w:rPr>
          <w:bCs/>
          <w:szCs w:val="24"/>
          <w:lang w:eastAsia="lt-LT"/>
        </w:rPr>
      </w:pPr>
    </w:p>
    <w:p w14:paraId="7B0D2E23" w14:textId="77777777" w:rsidR="000D4125" w:rsidRPr="009F47EE" w:rsidRDefault="000D4125" w:rsidP="00FD1316">
      <w:pPr>
        <w:shd w:val="clear" w:color="auto" w:fill="FFFFFF"/>
        <w:ind w:left="3888" w:firstLine="1296"/>
        <w:jc w:val="both"/>
        <w:rPr>
          <w:bCs/>
          <w:szCs w:val="24"/>
          <w:lang w:eastAsia="lt-LT"/>
        </w:rPr>
      </w:pPr>
    </w:p>
    <w:p w14:paraId="43AFE6D5" w14:textId="51F47D04" w:rsidR="000D4125" w:rsidRPr="009F47EE" w:rsidRDefault="000D4125" w:rsidP="00FD1316">
      <w:pPr>
        <w:shd w:val="clear" w:color="auto" w:fill="FFFFFF"/>
        <w:ind w:left="3888" w:firstLine="1296"/>
        <w:jc w:val="both"/>
        <w:rPr>
          <w:bCs/>
          <w:szCs w:val="24"/>
          <w:lang w:eastAsia="lt-LT"/>
        </w:rPr>
      </w:pPr>
    </w:p>
    <w:p w14:paraId="2B6CDB8B" w14:textId="0A2F3C37" w:rsidR="001B7020" w:rsidRPr="009F47EE" w:rsidRDefault="001B7020" w:rsidP="00FD1316">
      <w:pPr>
        <w:shd w:val="clear" w:color="auto" w:fill="FFFFFF"/>
        <w:ind w:left="3888" w:firstLine="1296"/>
        <w:jc w:val="both"/>
        <w:rPr>
          <w:bCs/>
          <w:szCs w:val="24"/>
          <w:lang w:eastAsia="lt-LT"/>
        </w:rPr>
      </w:pPr>
    </w:p>
    <w:p w14:paraId="5125BFDA" w14:textId="303DFF0A" w:rsidR="001B7020" w:rsidRPr="009F47EE" w:rsidRDefault="001B7020" w:rsidP="00FD1316">
      <w:pPr>
        <w:shd w:val="clear" w:color="auto" w:fill="FFFFFF"/>
        <w:ind w:left="3888" w:firstLine="1296"/>
        <w:jc w:val="both"/>
        <w:rPr>
          <w:bCs/>
          <w:szCs w:val="24"/>
          <w:lang w:eastAsia="lt-LT"/>
        </w:rPr>
      </w:pPr>
    </w:p>
    <w:p w14:paraId="556DEB3D" w14:textId="74E65D5F" w:rsidR="001B7020" w:rsidRPr="009F47EE" w:rsidRDefault="001B7020" w:rsidP="00FD1316">
      <w:pPr>
        <w:shd w:val="clear" w:color="auto" w:fill="FFFFFF"/>
        <w:ind w:left="3888" w:firstLine="1296"/>
        <w:jc w:val="both"/>
        <w:rPr>
          <w:bCs/>
          <w:szCs w:val="24"/>
          <w:lang w:eastAsia="lt-LT"/>
        </w:rPr>
      </w:pPr>
    </w:p>
    <w:p w14:paraId="4498FA06" w14:textId="3BBCA367" w:rsidR="001B7020" w:rsidRPr="009F47EE" w:rsidRDefault="001B7020" w:rsidP="00FD1316">
      <w:pPr>
        <w:shd w:val="clear" w:color="auto" w:fill="FFFFFF"/>
        <w:ind w:left="3888" w:firstLine="1296"/>
        <w:jc w:val="both"/>
        <w:rPr>
          <w:bCs/>
          <w:szCs w:val="24"/>
          <w:lang w:eastAsia="lt-LT"/>
        </w:rPr>
      </w:pPr>
    </w:p>
    <w:p w14:paraId="4ED57D7C" w14:textId="6F3BDA6E" w:rsidR="001B7020" w:rsidRPr="009F47EE" w:rsidRDefault="001B7020" w:rsidP="00FD1316">
      <w:pPr>
        <w:shd w:val="clear" w:color="auto" w:fill="FFFFFF"/>
        <w:ind w:left="3888" w:firstLine="1296"/>
        <w:jc w:val="both"/>
        <w:rPr>
          <w:bCs/>
          <w:szCs w:val="24"/>
          <w:lang w:eastAsia="lt-LT"/>
        </w:rPr>
      </w:pPr>
    </w:p>
    <w:p w14:paraId="6637ACBD" w14:textId="00EAB564" w:rsidR="001B7020" w:rsidRPr="009F47EE" w:rsidRDefault="001B7020" w:rsidP="00FD1316">
      <w:pPr>
        <w:shd w:val="clear" w:color="auto" w:fill="FFFFFF"/>
        <w:ind w:left="3888" w:firstLine="1296"/>
        <w:jc w:val="both"/>
        <w:rPr>
          <w:bCs/>
          <w:szCs w:val="24"/>
          <w:lang w:eastAsia="lt-LT"/>
        </w:rPr>
      </w:pPr>
    </w:p>
    <w:p w14:paraId="473D71ED" w14:textId="1B487E92" w:rsidR="001B7020" w:rsidRPr="009F47EE" w:rsidRDefault="001B7020" w:rsidP="00FD1316">
      <w:pPr>
        <w:shd w:val="clear" w:color="auto" w:fill="FFFFFF"/>
        <w:ind w:left="3888" w:firstLine="1296"/>
        <w:jc w:val="both"/>
        <w:rPr>
          <w:bCs/>
          <w:szCs w:val="24"/>
          <w:lang w:eastAsia="lt-LT"/>
        </w:rPr>
      </w:pPr>
    </w:p>
    <w:p w14:paraId="472C7471" w14:textId="0F7BDEE2" w:rsidR="001B7020" w:rsidRPr="009F47EE" w:rsidRDefault="001B7020" w:rsidP="00FD1316">
      <w:pPr>
        <w:shd w:val="clear" w:color="auto" w:fill="FFFFFF"/>
        <w:ind w:left="3888" w:firstLine="1296"/>
        <w:jc w:val="both"/>
        <w:rPr>
          <w:bCs/>
          <w:szCs w:val="24"/>
          <w:lang w:eastAsia="lt-LT"/>
        </w:rPr>
      </w:pPr>
    </w:p>
    <w:p w14:paraId="1E2230B0" w14:textId="20B28656" w:rsidR="001B7020" w:rsidRPr="009F47EE" w:rsidRDefault="001B7020" w:rsidP="00FD1316">
      <w:pPr>
        <w:shd w:val="clear" w:color="auto" w:fill="FFFFFF"/>
        <w:ind w:left="3888" w:firstLine="1296"/>
        <w:jc w:val="both"/>
        <w:rPr>
          <w:bCs/>
          <w:szCs w:val="24"/>
          <w:lang w:eastAsia="lt-LT"/>
        </w:rPr>
      </w:pPr>
    </w:p>
    <w:p w14:paraId="7BD86622" w14:textId="37D31ED6" w:rsidR="001B7020" w:rsidRPr="009F47EE" w:rsidRDefault="001B7020" w:rsidP="00FD1316">
      <w:pPr>
        <w:shd w:val="clear" w:color="auto" w:fill="FFFFFF"/>
        <w:ind w:left="3888" w:firstLine="1296"/>
        <w:jc w:val="both"/>
        <w:rPr>
          <w:bCs/>
          <w:szCs w:val="24"/>
          <w:lang w:eastAsia="lt-LT"/>
        </w:rPr>
      </w:pPr>
    </w:p>
    <w:p w14:paraId="3952D494" w14:textId="39B20DA1" w:rsidR="001B7020" w:rsidRPr="009F47EE" w:rsidRDefault="001B7020" w:rsidP="00FD1316">
      <w:pPr>
        <w:shd w:val="clear" w:color="auto" w:fill="FFFFFF"/>
        <w:ind w:left="3888" w:firstLine="1296"/>
        <w:jc w:val="both"/>
        <w:rPr>
          <w:bCs/>
          <w:szCs w:val="24"/>
          <w:lang w:eastAsia="lt-LT"/>
        </w:rPr>
      </w:pPr>
    </w:p>
    <w:p w14:paraId="7EC1A77C" w14:textId="6643439E" w:rsidR="001B7020" w:rsidRPr="009F47EE" w:rsidRDefault="001B7020" w:rsidP="00FD1316">
      <w:pPr>
        <w:shd w:val="clear" w:color="auto" w:fill="FFFFFF"/>
        <w:ind w:left="3888" w:firstLine="1296"/>
        <w:jc w:val="both"/>
        <w:rPr>
          <w:bCs/>
          <w:szCs w:val="24"/>
          <w:lang w:eastAsia="lt-LT"/>
        </w:rPr>
      </w:pPr>
    </w:p>
    <w:p w14:paraId="3D86031A" w14:textId="5931DC34" w:rsidR="001B7020" w:rsidRPr="009F47EE" w:rsidRDefault="001B7020" w:rsidP="00FD1316">
      <w:pPr>
        <w:shd w:val="clear" w:color="auto" w:fill="FFFFFF"/>
        <w:ind w:left="3888" w:firstLine="1296"/>
        <w:jc w:val="both"/>
        <w:rPr>
          <w:bCs/>
          <w:szCs w:val="24"/>
          <w:lang w:eastAsia="lt-LT"/>
        </w:rPr>
      </w:pPr>
    </w:p>
    <w:p w14:paraId="68D995F9" w14:textId="7E5B5E8D" w:rsidR="001B7020" w:rsidRPr="009F47EE" w:rsidRDefault="001B7020" w:rsidP="00FD1316">
      <w:pPr>
        <w:shd w:val="clear" w:color="auto" w:fill="FFFFFF"/>
        <w:ind w:left="3888" w:firstLine="1296"/>
        <w:jc w:val="both"/>
        <w:rPr>
          <w:bCs/>
          <w:szCs w:val="24"/>
          <w:lang w:eastAsia="lt-LT"/>
        </w:rPr>
      </w:pPr>
    </w:p>
    <w:p w14:paraId="1247330C" w14:textId="507E1585" w:rsidR="001B7020" w:rsidRPr="009F47EE" w:rsidRDefault="001B7020" w:rsidP="00FD1316">
      <w:pPr>
        <w:shd w:val="clear" w:color="auto" w:fill="FFFFFF"/>
        <w:ind w:left="3888" w:firstLine="1296"/>
        <w:jc w:val="both"/>
        <w:rPr>
          <w:bCs/>
          <w:szCs w:val="24"/>
          <w:lang w:eastAsia="lt-LT"/>
        </w:rPr>
      </w:pPr>
    </w:p>
    <w:p w14:paraId="100C7812" w14:textId="4966FB78" w:rsidR="001B7020" w:rsidRPr="009F47EE" w:rsidRDefault="001B7020" w:rsidP="00FD1316">
      <w:pPr>
        <w:shd w:val="clear" w:color="auto" w:fill="FFFFFF"/>
        <w:ind w:left="3888" w:firstLine="1296"/>
        <w:jc w:val="both"/>
        <w:rPr>
          <w:bCs/>
          <w:szCs w:val="24"/>
          <w:lang w:eastAsia="lt-LT"/>
        </w:rPr>
      </w:pPr>
    </w:p>
    <w:p w14:paraId="0EC9F586" w14:textId="74DCE1BB" w:rsidR="001B7020" w:rsidRPr="009F47EE" w:rsidRDefault="001B7020" w:rsidP="00FD1316">
      <w:pPr>
        <w:shd w:val="clear" w:color="auto" w:fill="FFFFFF"/>
        <w:ind w:left="3888" w:firstLine="1296"/>
        <w:jc w:val="both"/>
        <w:rPr>
          <w:bCs/>
          <w:szCs w:val="24"/>
          <w:lang w:eastAsia="lt-LT"/>
        </w:rPr>
      </w:pPr>
    </w:p>
    <w:p w14:paraId="0168EBA2" w14:textId="3124652B" w:rsidR="001B7020" w:rsidRPr="009F47EE" w:rsidRDefault="001B7020" w:rsidP="00FD1316">
      <w:pPr>
        <w:shd w:val="clear" w:color="auto" w:fill="FFFFFF"/>
        <w:ind w:left="3888" w:firstLine="1296"/>
        <w:jc w:val="both"/>
        <w:rPr>
          <w:bCs/>
          <w:szCs w:val="24"/>
          <w:lang w:eastAsia="lt-LT"/>
        </w:rPr>
      </w:pPr>
    </w:p>
    <w:p w14:paraId="5C49E8C1" w14:textId="1A731A0E" w:rsidR="001B7020" w:rsidRPr="009F47EE" w:rsidRDefault="001B7020" w:rsidP="00FD1316">
      <w:pPr>
        <w:shd w:val="clear" w:color="auto" w:fill="FFFFFF"/>
        <w:ind w:left="3888" w:firstLine="1296"/>
        <w:jc w:val="both"/>
        <w:rPr>
          <w:bCs/>
          <w:szCs w:val="24"/>
          <w:lang w:eastAsia="lt-LT"/>
        </w:rPr>
      </w:pPr>
    </w:p>
    <w:p w14:paraId="4CBB5677" w14:textId="49F0E2BB" w:rsidR="001B7020" w:rsidRPr="009F47EE" w:rsidRDefault="001B7020" w:rsidP="00FD1316">
      <w:pPr>
        <w:shd w:val="clear" w:color="auto" w:fill="FFFFFF"/>
        <w:ind w:left="3888" w:firstLine="1296"/>
        <w:jc w:val="both"/>
        <w:rPr>
          <w:bCs/>
          <w:szCs w:val="24"/>
          <w:lang w:eastAsia="lt-LT"/>
        </w:rPr>
      </w:pPr>
    </w:p>
    <w:p w14:paraId="3936EF0F" w14:textId="0B7DE519" w:rsidR="001B7020" w:rsidRPr="009F47EE" w:rsidRDefault="001B7020" w:rsidP="00FD1316">
      <w:pPr>
        <w:shd w:val="clear" w:color="auto" w:fill="FFFFFF"/>
        <w:ind w:left="3888" w:firstLine="1296"/>
        <w:jc w:val="both"/>
        <w:rPr>
          <w:bCs/>
          <w:szCs w:val="24"/>
          <w:lang w:eastAsia="lt-LT"/>
        </w:rPr>
      </w:pPr>
    </w:p>
    <w:p w14:paraId="77CAB0F8" w14:textId="35F3FF79" w:rsidR="001B7020" w:rsidRPr="009F47EE" w:rsidRDefault="001B7020" w:rsidP="00FD1316">
      <w:pPr>
        <w:shd w:val="clear" w:color="auto" w:fill="FFFFFF"/>
        <w:ind w:left="3888" w:firstLine="1296"/>
        <w:jc w:val="both"/>
        <w:rPr>
          <w:bCs/>
          <w:szCs w:val="24"/>
          <w:lang w:eastAsia="lt-LT"/>
        </w:rPr>
      </w:pPr>
    </w:p>
    <w:p w14:paraId="6C9C95A7" w14:textId="4E26198F" w:rsidR="001B7020" w:rsidRPr="009F47EE" w:rsidRDefault="001B7020" w:rsidP="00FD1316">
      <w:pPr>
        <w:shd w:val="clear" w:color="auto" w:fill="FFFFFF"/>
        <w:ind w:left="3888" w:firstLine="1296"/>
        <w:jc w:val="both"/>
        <w:rPr>
          <w:bCs/>
          <w:szCs w:val="24"/>
          <w:lang w:eastAsia="lt-LT"/>
        </w:rPr>
      </w:pPr>
    </w:p>
    <w:p w14:paraId="26AF6063" w14:textId="31117CD9" w:rsidR="001B7020" w:rsidRPr="009F47EE" w:rsidRDefault="001B7020" w:rsidP="00FD1316">
      <w:pPr>
        <w:shd w:val="clear" w:color="auto" w:fill="FFFFFF"/>
        <w:ind w:left="3888" w:firstLine="1296"/>
        <w:jc w:val="both"/>
        <w:rPr>
          <w:bCs/>
          <w:szCs w:val="24"/>
          <w:lang w:eastAsia="lt-LT"/>
        </w:rPr>
      </w:pPr>
    </w:p>
    <w:p w14:paraId="06EF643B" w14:textId="28E4E548" w:rsidR="001B7020" w:rsidRPr="009F47EE" w:rsidRDefault="001B7020" w:rsidP="00FD1316">
      <w:pPr>
        <w:shd w:val="clear" w:color="auto" w:fill="FFFFFF"/>
        <w:ind w:left="3888" w:firstLine="1296"/>
        <w:jc w:val="both"/>
        <w:rPr>
          <w:bCs/>
          <w:szCs w:val="24"/>
          <w:lang w:eastAsia="lt-LT"/>
        </w:rPr>
      </w:pPr>
    </w:p>
    <w:p w14:paraId="0D467408" w14:textId="77777777" w:rsidR="001B7020" w:rsidRPr="009F47EE" w:rsidRDefault="001B7020" w:rsidP="001B7020">
      <w:pPr>
        <w:suppressAutoHyphens/>
        <w:jc w:val="center"/>
        <w:textAlignment w:val="baseline"/>
        <w:rPr>
          <w:b/>
        </w:rPr>
      </w:pPr>
      <w:r w:rsidRPr="009F47EE">
        <w:rPr>
          <w:b/>
        </w:rPr>
        <w:lastRenderedPageBreak/>
        <w:t xml:space="preserve">SAVIVALDYBĖS TARYBOS SPRENDIMO </w:t>
      </w:r>
      <w:r w:rsidRPr="009F47EE">
        <w:rPr>
          <w:b/>
          <w:caps/>
        </w:rPr>
        <w:t>„</w:t>
      </w:r>
      <w:r w:rsidRPr="009F47EE">
        <w:rPr>
          <w:b/>
          <w:caps/>
          <w:szCs w:val="24"/>
        </w:rPr>
        <w:t xml:space="preserve">DĖL </w:t>
      </w:r>
      <w:r w:rsidRPr="009F47EE">
        <w:rPr>
          <w:b/>
          <w:bCs/>
          <w:szCs w:val="24"/>
        </w:rPr>
        <w:t>ANYKŠČIŲ</w:t>
      </w:r>
      <w:r w:rsidRPr="009F47EE">
        <w:rPr>
          <w:b/>
          <w:szCs w:val="24"/>
        </w:rPr>
        <w:t xml:space="preserve"> </w:t>
      </w:r>
      <w:r w:rsidRPr="009F47EE">
        <w:rPr>
          <w:b/>
          <w:bCs/>
          <w:szCs w:val="24"/>
        </w:rPr>
        <w:t>RAJONO</w:t>
      </w:r>
      <w:r w:rsidRPr="009F47EE">
        <w:rPr>
          <w:b/>
          <w:szCs w:val="24"/>
        </w:rPr>
        <w:t xml:space="preserve"> </w:t>
      </w:r>
      <w:r w:rsidRPr="009F47EE">
        <w:rPr>
          <w:b/>
          <w:bCs/>
          <w:szCs w:val="24"/>
        </w:rPr>
        <w:t>SAVIVALDYBĖS STUDENTŲ SKATINIMO TVARKOS APRAŠO PATVIRTINIMO</w:t>
      </w:r>
      <w:r w:rsidRPr="009F47EE">
        <w:rPr>
          <w:b/>
          <w:caps/>
        </w:rPr>
        <w:t xml:space="preserve">“ </w:t>
      </w:r>
      <w:r w:rsidRPr="009F47EE">
        <w:rPr>
          <w:b/>
        </w:rPr>
        <w:t xml:space="preserve">PROJEKTO </w:t>
      </w:r>
    </w:p>
    <w:p w14:paraId="62DDFE94" w14:textId="77777777" w:rsidR="001B7020" w:rsidRPr="009F47EE" w:rsidRDefault="001B7020" w:rsidP="001B7020">
      <w:pPr>
        <w:ind w:firstLine="3261"/>
        <w:rPr>
          <w:b/>
        </w:rPr>
      </w:pPr>
      <w:r w:rsidRPr="009F47EE">
        <w:rPr>
          <w:b/>
        </w:rPr>
        <w:t>AIŠKINAMASIS RAŠTAS</w:t>
      </w:r>
    </w:p>
    <w:p w14:paraId="797C67A4" w14:textId="77777777" w:rsidR="001B7020" w:rsidRPr="009F47EE" w:rsidRDefault="001B7020" w:rsidP="001B7020">
      <w:pPr>
        <w:ind w:firstLine="720"/>
        <w:jc w:val="both"/>
        <w:rPr>
          <w:b/>
        </w:rPr>
      </w:pPr>
    </w:p>
    <w:p w14:paraId="032F573B" w14:textId="4A3221CA" w:rsidR="00184B07" w:rsidRPr="009F47EE" w:rsidRDefault="00184B07" w:rsidP="00FD1316">
      <w:pPr>
        <w:shd w:val="clear" w:color="auto" w:fill="FFFFFF"/>
        <w:ind w:left="3888" w:firstLine="1296"/>
        <w:jc w:val="both"/>
        <w:rPr>
          <w:bCs/>
          <w:szCs w:val="24"/>
          <w:lang w:eastAsia="lt-LT"/>
        </w:rPr>
      </w:pPr>
    </w:p>
    <w:p w14:paraId="00471470" w14:textId="41E7ACD5" w:rsidR="00184B07" w:rsidRPr="009F47EE" w:rsidRDefault="00184B07" w:rsidP="00FD1316">
      <w:pPr>
        <w:shd w:val="clear" w:color="auto" w:fill="FFFFFF"/>
        <w:ind w:left="3888" w:firstLine="1296"/>
        <w:jc w:val="both"/>
        <w:rPr>
          <w:bCs/>
          <w:szCs w:val="24"/>
          <w:lang w:eastAsia="lt-LT"/>
        </w:rPr>
      </w:pPr>
    </w:p>
    <w:p w14:paraId="3C08C672" w14:textId="77777777" w:rsidR="00184B07" w:rsidRPr="009F47EE" w:rsidRDefault="00184B07" w:rsidP="00184B07">
      <w:pPr>
        <w:tabs>
          <w:tab w:val="left" w:pos="993"/>
        </w:tabs>
        <w:jc w:val="both"/>
        <w:rPr>
          <w:b/>
        </w:rPr>
      </w:pPr>
      <w:r w:rsidRPr="009F47EE">
        <w:rPr>
          <w:b/>
        </w:rPr>
        <w:t xml:space="preserve">           1. Sprendimo projekto tikslai ir uždaviniai</w:t>
      </w:r>
    </w:p>
    <w:p w14:paraId="37B1DF5A" w14:textId="28A04799" w:rsidR="00184B07" w:rsidRPr="009F47EE" w:rsidRDefault="00184B07" w:rsidP="00184B07">
      <w:pPr>
        <w:pStyle w:val="Sraopastraipa"/>
        <w:widowControl w:val="0"/>
        <w:tabs>
          <w:tab w:val="left" w:pos="993"/>
        </w:tabs>
        <w:overflowPunct w:val="0"/>
        <w:autoSpaceDE w:val="0"/>
        <w:autoSpaceDN w:val="0"/>
        <w:ind w:left="0" w:firstLine="709"/>
        <w:contextualSpacing w:val="0"/>
        <w:jc w:val="both"/>
        <w:rPr>
          <w:szCs w:val="24"/>
        </w:rPr>
      </w:pPr>
      <w:r w:rsidRPr="009F47EE">
        <w:rPr>
          <w:bCs/>
        </w:rPr>
        <w:t xml:space="preserve">Naujo Aprašo tvirtinimo </w:t>
      </w:r>
      <w:r w:rsidRPr="009F47EE">
        <w:rPr>
          <w:szCs w:val="24"/>
          <w:shd w:val="clear" w:color="auto" w:fill="FFFFFF"/>
        </w:rPr>
        <w:t>tikslas – patikslinti Studentų stipendijų skyrimo kriterijus, sąlygas, kas gali teikti prašymus Stipendijai gauti bei pateikiamų dokumentų sąrašą. Be to, neteko galios Lietuvos Respublikos vietos savivaldos 27 straipsnio 2 dalies 3 punktas, kuris suteikė merui kompetenciją administruoti savivaldybės biudžeto lėšas</w:t>
      </w:r>
      <w:r w:rsidR="003A3D9A" w:rsidRPr="009F47EE">
        <w:rPr>
          <w:szCs w:val="24"/>
          <w:shd w:val="clear" w:color="auto" w:fill="FFFFFF"/>
        </w:rPr>
        <w:t>.</w:t>
      </w:r>
    </w:p>
    <w:p w14:paraId="3DD254AA" w14:textId="77777777" w:rsidR="00184B07" w:rsidRPr="009F47EE" w:rsidRDefault="00184B07" w:rsidP="00184B07">
      <w:pPr>
        <w:tabs>
          <w:tab w:val="left" w:pos="993"/>
        </w:tabs>
        <w:overflowPunct w:val="0"/>
        <w:ind w:firstLine="720"/>
        <w:jc w:val="both"/>
        <w:rPr>
          <w:b/>
        </w:rPr>
      </w:pPr>
      <w:r w:rsidRPr="009F47EE">
        <w:rPr>
          <w:rFonts w:eastAsia="Calibri"/>
          <w:b/>
        </w:rPr>
        <w:t>2.</w:t>
      </w:r>
      <w:r w:rsidRPr="009F47EE">
        <w:rPr>
          <w:rFonts w:eastAsia="Calibri"/>
          <w:b/>
        </w:rPr>
        <w:tab/>
      </w:r>
      <w:r w:rsidRPr="009F47EE">
        <w:rPr>
          <w:b/>
        </w:rPr>
        <w:t>Siūlomos teisinio reguliavimo nuostatos ir laukiami rezultatai</w:t>
      </w:r>
    </w:p>
    <w:p w14:paraId="4906D6D9" w14:textId="77777777" w:rsidR="00184B07" w:rsidRPr="009F47EE" w:rsidRDefault="00184B07" w:rsidP="00184B07">
      <w:pPr>
        <w:tabs>
          <w:tab w:val="left" w:pos="709"/>
        </w:tabs>
        <w:jc w:val="both"/>
        <w:rPr>
          <w:b/>
        </w:rPr>
      </w:pPr>
      <w:r w:rsidRPr="009F47EE">
        <w:tab/>
        <w:t xml:space="preserve">Laukiamas rezultatas – pritraukti kvalifikuoti specialistai </w:t>
      </w:r>
      <w:r w:rsidRPr="009F47EE">
        <w:rPr>
          <w:szCs w:val="24"/>
        </w:rPr>
        <w:t xml:space="preserve">į Savivaldybei pavaldžias įmones, įstaigas ir organizacijas bei į kitas Anykščių rajone savo veiklą įregistravusias ir veiklą vykdančias įmones. </w:t>
      </w:r>
    </w:p>
    <w:p w14:paraId="266D1B8D" w14:textId="77777777" w:rsidR="00184B07" w:rsidRPr="009F47EE" w:rsidRDefault="00184B07" w:rsidP="00184B07">
      <w:pPr>
        <w:ind w:firstLine="720"/>
        <w:jc w:val="both"/>
        <w:rPr>
          <w:b/>
        </w:rPr>
      </w:pPr>
      <w:r w:rsidRPr="009F47EE">
        <w:rPr>
          <w:b/>
        </w:rPr>
        <w:t xml:space="preserve">3. Lėšų poreikis ir šaltiniai </w:t>
      </w:r>
    </w:p>
    <w:p w14:paraId="42C6A619" w14:textId="2A8248F5" w:rsidR="00184B07" w:rsidRPr="009F47EE" w:rsidRDefault="00184B07" w:rsidP="00184B07">
      <w:pPr>
        <w:ind w:firstLine="720"/>
        <w:jc w:val="both"/>
      </w:pPr>
      <w:r w:rsidRPr="009F47EE">
        <w:t>Savivaldybės biudžeto lėšų poreikis stipendijoms</w:t>
      </w:r>
      <w:r w:rsidR="00174590" w:rsidRPr="009F47EE">
        <w:t>, kai bazinės išmokos dydis 70 Eur</w:t>
      </w:r>
      <w:r w:rsidRPr="009F47EE">
        <w:t xml:space="preserve">: 2025 m. – </w:t>
      </w:r>
      <w:r w:rsidR="00174590" w:rsidRPr="009F47EE">
        <w:t>35560</w:t>
      </w:r>
      <w:r w:rsidRPr="009F47EE">
        <w:t xml:space="preserve">,0 Eur (20 studentų), 2026 m. – </w:t>
      </w:r>
      <w:r w:rsidR="00174590" w:rsidRPr="009F47EE">
        <w:t>38080</w:t>
      </w:r>
      <w:r w:rsidRPr="009F47EE">
        <w:t xml:space="preserve">,0 Eur (16 studentų), 2027 m. – </w:t>
      </w:r>
      <w:r w:rsidR="00174590" w:rsidRPr="009F47EE">
        <w:t>37240</w:t>
      </w:r>
      <w:r w:rsidRPr="009F47EE">
        <w:t>,0 Eur (10 studentų).</w:t>
      </w:r>
    </w:p>
    <w:p w14:paraId="59DED78F" w14:textId="77777777" w:rsidR="00184B07" w:rsidRPr="009F47EE" w:rsidRDefault="00184B07" w:rsidP="00184B07">
      <w:pPr>
        <w:ind w:firstLine="720"/>
        <w:jc w:val="both"/>
        <w:rPr>
          <w:b/>
        </w:rPr>
      </w:pPr>
      <w:r w:rsidRPr="009F47EE">
        <w:rPr>
          <w:b/>
        </w:rPr>
        <w:t xml:space="preserve">4. Numatomo teisinio reguliavimo poveikio vertinimo rezultatai, galimos neigiamos priimto sprendimo pasekmės ir kokių priemonių reikėtų imtis, kad tokių pasekmių būtų išvengta </w:t>
      </w:r>
    </w:p>
    <w:p w14:paraId="550077EB" w14:textId="4C4A6473" w:rsidR="00184B07" w:rsidRPr="009F47EE" w:rsidRDefault="00184B07" w:rsidP="00184B07">
      <w:pPr>
        <w:tabs>
          <w:tab w:val="left" w:pos="0"/>
          <w:tab w:val="left" w:pos="851"/>
        </w:tabs>
        <w:jc w:val="both"/>
      </w:pPr>
      <w:r w:rsidRPr="009F47EE">
        <w:tab/>
      </w:r>
      <w:r w:rsidR="006863C8">
        <w:t>Antikorupcinio v</w:t>
      </w:r>
      <w:r w:rsidRPr="009F47EE">
        <w:t>ertin</w:t>
      </w:r>
      <w:r w:rsidR="00174590" w:rsidRPr="009F47EE">
        <w:t>im</w:t>
      </w:r>
      <w:r w:rsidR="006863C8">
        <w:t>o pažyma pridedama</w:t>
      </w:r>
      <w:r w:rsidRPr="009F47EE">
        <w:t>.</w:t>
      </w:r>
    </w:p>
    <w:p w14:paraId="0E054C97" w14:textId="77777777" w:rsidR="00184B07" w:rsidRPr="009F47EE" w:rsidRDefault="00184B07" w:rsidP="00184B07">
      <w:pPr>
        <w:ind w:firstLine="720"/>
        <w:jc w:val="both"/>
        <w:rPr>
          <w:b/>
        </w:rPr>
      </w:pPr>
      <w:r w:rsidRPr="009F47EE">
        <w:rPr>
          <w:b/>
        </w:rPr>
        <w:t xml:space="preserve">5. Kokius teisės aktus būtina priimti, kokius galiojančius teisės aktus reikia pakeisti ar pripažinti netekusiais galios – kas ir kada juos turėtų priimti </w:t>
      </w:r>
    </w:p>
    <w:p w14:paraId="7C57E4A4" w14:textId="77777777" w:rsidR="00184B07" w:rsidRPr="009F47EE" w:rsidRDefault="00184B07" w:rsidP="00184B07">
      <w:pPr>
        <w:pStyle w:val="Pagrindinistekstas"/>
        <w:tabs>
          <w:tab w:val="left" w:pos="720"/>
          <w:tab w:val="left" w:pos="993"/>
        </w:tabs>
        <w:rPr>
          <w:szCs w:val="24"/>
          <w:lang w:eastAsia="lt-LT"/>
        </w:rPr>
      </w:pPr>
      <w:r w:rsidRPr="009F47EE">
        <w:tab/>
        <w:t>Nėra.</w:t>
      </w:r>
    </w:p>
    <w:p w14:paraId="52EB52BA" w14:textId="77777777" w:rsidR="00184B07" w:rsidRPr="009F47EE" w:rsidRDefault="00184B07" w:rsidP="00184B07">
      <w:pPr>
        <w:ind w:firstLine="720"/>
        <w:jc w:val="both"/>
        <w:rPr>
          <w:b/>
        </w:rPr>
      </w:pPr>
      <w:r w:rsidRPr="009F47EE">
        <w:rPr>
          <w:b/>
        </w:rPr>
        <w:t xml:space="preserve">6. Sprendimo įgyvendinimo terminai – kas, ką ir kada turėtų atlikti </w:t>
      </w:r>
    </w:p>
    <w:p w14:paraId="28D179D2" w14:textId="77777777" w:rsidR="00184B07" w:rsidRPr="009F47EE" w:rsidRDefault="00184B07" w:rsidP="00184B07">
      <w:pPr>
        <w:pStyle w:val="Sraopastraipa"/>
        <w:widowControl w:val="0"/>
        <w:tabs>
          <w:tab w:val="left" w:pos="1170"/>
        </w:tabs>
        <w:autoSpaceDE w:val="0"/>
        <w:autoSpaceDN w:val="0"/>
        <w:ind w:left="0" w:firstLine="780"/>
        <w:contextualSpacing w:val="0"/>
        <w:jc w:val="both"/>
      </w:pPr>
      <w:r w:rsidRPr="009F47EE">
        <w:t xml:space="preserve">Iki 2024 m. balandžio 1 d. </w:t>
      </w:r>
      <w:r w:rsidRPr="009F47EE">
        <w:rPr>
          <w:szCs w:val="24"/>
        </w:rPr>
        <w:t xml:space="preserve">Anykščių rajono savivaldybės meras, atsižvelgdamas į Anykščių rajono savivaldybės administracijos atliktą Įstaigų apklausą, patvirtins Savivaldybei reikalingų specialybių ir rajonui reikalingų specialybių prioritetinį sąrašus. Anykščių rajono savivaldybės administracijos Švietimo skyrius, atsakingas už priemonės koordinavimą birželio–rugpjūčio mėnesiais Savivaldybės interneto svetainėje paskelbs Anykščių rajono savivaldybės studentų skatinimo konkursą. </w:t>
      </w:r>
    </w:p>
    <w:p w14:paraId="073B3560" w14:textId="77777777" w:rsidR="00184B07" w:rsidRPr="009F47EE" w:rsidRDefault="00184B07" w:rsidP="00184B07">
      <w:pPr>
        <w:ind w:firstLine="720"/>
        <w:jc w:val="both"/>
        <w:rPr>
          <w:b/>
        </w:rPr>
      </w:pPr>
      <w:r w:rsidRPr="009F47EE">
        <w:rPr>
          <w:b/>
        </w:rPr>
        <w:t xml:space="preserve">7. Sprendimo projekto rengimo metu gauti specialistų vertinimai ir išvados </w:t>
      </w:r>
    </w:p>
    <w:p w14:paraId="057B4D50" w14:textId="77777777" w:rsidR="00184B07" w:rsidRPr="009F47EE" w:rsidRDefault="00184B07" w:rsidP="00184B07">
      <w:pPr>
        <w:jc w:val="both"/>
      </w:pPr>
      <w:r w:rsidRPr="009F47EE">
        <w:t xml:space="preserve">            Nėra.</w:t>
      </w:r>
    </w:p>
    <w:p w14:paraId="6651BAB2" w14:textId="77777777" w:rsidR="00184B07" w:rsidRPr="009F47EE" w:rsidRDefault="00184B07" w:rsidP="00184B07">
      <w:pPr>
        <w:ind w:firstLine="720"/>
        <w:jc w:val="both"/>
        <w:rPr>
          <w:b/>
        </w:rPr>
      </w:pPr>
      <w:r w:rsidRPr="009F47EE">
        <w:rPr>
          <w:b/>
        </w:rPr>
        <w:t>8. Kiti reikalingi pagrindimai, skaičiavimai ir paaiškinimai</w:t>
      </w:r>
    </w:p>
    <w:p w14:paraId="68742730" w14:textId="643ECDA5" w:rsidR="00184B07" w:rsidRPr="009F47EE" w:rsidRDefault="00184B07" w:rsidP="00184B07">
      <w:pPr>
        <w:ind w:firstLine="720"/>
        <w:jc w:val="both"/>
      </w:pPr>
      <w:r w:rsidRPr="009F47EE">
        <w:t xml:space="preserve">Pagal Aprašą tęsiamos 2 BSI dydžio stipendijos be įsipareigojimų sugrįžti dirbti į Anykščių rajono savivaldybę. Iš viso buvo mokamos </w:t>
      </w:r>
      <w:r w:rsidR="00490B53" w:rsidRPr="009F47EE">
        <w:t xml:space="preserve">Savivaldybės </w:t>
      </w:r>
      <w:r w:rsidRPr="009F47EE">
        <w:t>stipendijos: 2019 m. – 17 studentų (11476,0 Eur); 2020 m. – 24 studentams (14040 Eur); 2021 m. – 26 studentams (15120 Eur); 2022 m. – 26 studentams (19256 Eur), 2023 m. – 28 studentams (22246 Eur), o 2024 m. – 24 studentams (iš jų 2 studentams po 8 BSI jau su įsipareigojimais dirbti Anykščių r. savivaldybės įmonėse)</w:t>
      </w:r>
      <w:r w:rsidRPr="009F47EE">
        <w:rPr>
          <w:b/>
        </w:rPr>
        <w:t xml:space="preserve"> </w:t>
      </w:r>
      <w:r w:rsidRPr="009F47EE">
        <w:t>(24530,0 Eur).</w:t>
      </w:r>
    </w:p>
    <w:p w14:paraId="4B104530" w14:textId="77777777" w:rsidR="00184B07" w:rsidRPr="009F47EE" w:rsidRDefault="00184B07" w:rsidP="00184B07">
      <w:pPr>
        <w:ind w:firstLine="720"/>
        <w:jc w:val="both"/>
        <w:rPr>
          <w:b/>
        </w:rPr>
      </w:pPr>
      <w:r w:rsidRPr="009F47EE">
        <w:rPr>
          <w:b/>
        </w:rPr>
        <w:t>9. Sprendimo projekto iniciatoriai ir rengėjai, pranešėjas</w:t>
      </w:r>
    </w:p>
    <w:p w14:paraId="4A3B19BB" w14:textId="77777777" w:rsidR="00184B07" w:rsidRPr="009F47EE" w:rsidRDefault="00184B07" w:rsidP="00184B07">
      <w:pPr>
        <w:jc w:val="both"/>
      </w:pPr>
      <w:r w:rsidRPr="009F47EE">
        <w:t xml:space="preserve">            Iniciatorius – Švietimo skyrius ir </w:t>
      </w:r>
      <w:r w:rsidRPr="009F47EE">
        <w:rPr>
          <w:bCs/>
        </w:rPr>
        <w:t xml:space="preserve">Anykščių </w:t>
      </w:r>
      <w:r w:rsidRPr="009F47EE">
        <w:rPr>
          <w:szCs w:val="24"/>
          <w:shd w:val="clear" w:color="auto" w:fill="FFFFFF"/>
        </w:rPr>
        <w:t>rajono savivaldybės studentų skatinimo komisija</w:t>
      </w:r>
      <w:r w:rsidRPr="009F47EE">
        <w:rPr>
          <w:bCs/>
        </w:rPr>
        <w:t>.</w:t>
      </w:r>
      <w:r w:rsidRPr="009F47EE">
        <w:t xml:space="preserve"> </w:t>
      </w:r>
    </w:p>
    <w:p w14:paraId="5856E5DC" w14:textId="77777777" w:rsidR="00184B07" w:rsidRPr="009F47EE" w:rsidRDefault="00184B07" w:rsidP="00184B07">
      <w:pPr>
        <w:jc w:val="both"/>
      </w:pPr>
      <w:r w:rsidRPr="009F47EE">
        <w:t xml:space="preserve">            Rengėja – </w:t>
      </w:r>
      <w:proofErr w:type="spellStart"/>
      <w:r w:rsidRPr="009F47EE">
        <w:t>Nila</w:t>
      </w:r>
      <w:proofErr w:type="spellEnd"/>
      <w:r w:rsidRPr="009F47EE">
        <w:t xml:space="preserve"> </w:t>
      </w:r>
      <w:proofErr w:type="spellStart"/>
      <w:r w:rsidRPr="009F47EE">
        <w:t>Mėlynienė</w:t>
      </w:r>
      <w:proofErr w:type="spellEnd"/>
      <w:r w:rsidRPr="009F47EE">
        <w:t>, Švietimo skyriaus vyriausioji specialistė.</w:t>
      </w:r>
    </w:p>
    <w:p w14:paraId="18BD1B57" w14:textId="77777777" w:rsidR="00184B07" w:rsidRPr="009F47EE" w:rsidRDefault="00184B07" w:rsidP="00184B07">
      <w:pPr>
        <w:ind w:firstLine="720"/>
        <w:jc w:val="both"/>
      </w:pPr>
      <w:r w:rsidRPr="009F47EE">
        <w:t xml:space="preserve">Pranešėja – Nijolė Pranckevičienė, Švietimo skyriaus vyriausioji specialistė, laikinai atliekanti Švietimo skyriaus vedėjo funkcijas. </w:t>
      </w:r>
    </w:p>
    <w:p w14:paraId="29CE9A18" w14:textId="77777777" w:rsidR="00184B07" w:rsidRPr="009F47EE" w:rsidRDefault="00184B07" w:rsidP="00184B07">
      <w:pPr>
        <w:pStyle w:val="Sraopastraipa"/>
        <w:widowControl w:val="0"/>
        <w:tabs>
          <w:tab w:val="left" w:pos="1350"/>
        </w:tabs>
        <w:autoSpaceDE w:val="0"/>
        <w:autoSpaceDN w:val="0"/>
        <w:ind w:left="1080"/>
        <w:contextualSpacing w:val="0"/>
        <w:jc w:val="both"/>
        <w:rPr>
          <w:szCs w:val="24"/>
        </w:rPr>
      </w:pPr>
    </w:p>
    <w:p w14:paraId="6FDE3E4B" w14:textId="77777777" w:rsidR="00184B07" w:rsidRPr="009F47EE" w:rsidRDefault="00184B07" w:rsidP="00FD1316">
      <w:pPr>
        <w:shd w:val="clear" w:color="auto" w:fill="FFFFFF"/>
        <w:ind w:left="3888" w:firstLine="1296"/>
        <w:jc w:val="both"/>
        <w:rPr>
          <w:bCs/>
          <w:szCs w:val="24"/>
          <w:lang w:eastAsia="lt-LT"/>
        </w:rPr>
      </w:pPr>
    </w:p>
    <w:sectPr w:rsidR="00184B07" w:rsidRPr="009F47EE" w:rsidSect="00812E05">
      <w:headerReference w:type="default" r:id="rId15"/>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229B2" w14:textId="77777777" w:rsidR="000600C9" w:rsidRDefault="000600C9" w:rsidP="009233CB">
      <w:r>
        <w:separator/>
      </w:r>
    </w:p>
  </w:endnote>
  <w:endnote w:type="continuationSeparator" w:id="0">
    <w:p w14:paraId="73A895A0" w14:textId="77777777" w:rsidR="000600C9" w:rsidRDefault="000600C9" w:rsidP="00923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999D2" w14:textId="77777777" w:rsidR="000600C9" w:rsidRDefault="000600C9" w:rsidP="009233CB">
      <w:r>
        <w:separator/>
      </w:r>
    </w:p>
  </w:footnote>
  <w:footnote w:type="continuationSeparator" w:id="0">
    <w:p w14:paraId="0B8055A8" w14:textId="77777777" w:rsidR="000600C9" w:rsidRDefault="000600C9" w:rsidP="00923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1A8D6" w14:textId="77777777" w:rsidR="002E46FB" w:rsidRDefault="002E46FB">
    <w:pPr>
      <w:pStyle w:val="Antrats"/>
      <w:jc w:val="center"/>
    </w:pPr>
  </w:p>
  <w:p w14:paraId="3DE6F142" w14:textId="77777777" w:rsidR="002E46FB" w:rsidRDefault="002E46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7D53"/>
    <w:multiLevelType w:val="multilevel"/>
    <w:tmpl w:val="73609D7E"/>
    <w:lvl w:ilvl="0">
      <w:start w:val="11"/>
      <w:numFmt w:val="decimal"/>
      <w:lvlText w:val="%1."/>
      <w:lvlJc w:val="left"/>
      <w:pPr>
        <w:ind w:left="480" w:hanging="480"/>
      </w:pPr>
      <w:rPr>
        <w:rFonts w:hint="default"/>
      </w:rPr>
    </w:lvl>
    <w:lvl w:ilvl="1">
      <w:start w:val="2"/>
      <w:numFmt w:val="decimal"/>
      <w:lvlText w:val="%1.%2."/>
      <w:lvlJc w:val="left"/>
      <w:pPr>
        <w:ind w:left="2040" w:hanging="48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 w15:restartNumberingAfterBreak="0">
    <w:nsid w:val="0120515A"/>
    <w:multiLevelType w:val="hybridMultilevel"/>
    <w:tmpl w:val="208CE872"/>
    <w:lvl w:ilvl="0" w:tplc="211EFBCA">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C03A33"/>
    <w:multiLevelType w:val="hybridMultilevel"/>
    <w:tmpl w:val="78C45200"/>
    <w:lvl w:ilvl="0" w:tplc="61EE79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97860DD"/>
    <w:multiLevelType w:val="multilevel"/>
    <w:tmpl w:val="62304874"/>
    <w:lvl w:ilvl="0">
      <w:start w:val="1"/>
      <w:numFmt w:val="decimal"/>
      <w:lvlText w:val="%1."/>
      <w:lvlJc w:val="left"/>
      <w:pPr>
        <w:ind w:left="1834" w:hanging="984"/>
      </w:pPr>
      <w:rPr>
        <w:b w:val="0"/>
        <w:strike w:val="0"/>
        <w:dstrike w:val="0"/>
        <w:color w:val="auto"/>
        <w:u w:val="none"/>
        <w:effect w:val="none"/>
      </w:rPr>
    </w:lvl>
    <w:lvl w:ilvl="1">
      <w:start w:val="1"/>
      <w:numFmt w:val="decimal"/>
      <w:isLgl/>
      <w:lvlText w:val="%1.%2."/>
      <w:lvlJc w:val="left"/>
      <w:pPr>
        <w:ind w:left="2196" w:hanging="1416"/>
      </w:pPr>
    </w:lvl>
    <w:lvl w:ilvl="2">
      <w:start w:val="1"/>
      <w:numFmt w:val="decimal"/>
      <w:isLgl/>
      <w:lvlText w:val="%1.%2.%3."/>
      <w:lvlJc w:val="left"/>
      <w:pPr>
        <w:ind w:left="2196" w:hanging="1416"/>
      </w:pPr>
    </w:lvl>
    <w:lvl w:ilvl="3">
      <w:start w:val="1"/>
      <w:numFmt w:val="decimal"/>
      <w:isLgl/>
      <w:lvlText w:val="%1.%2.%3.%4."/>
      <w:lvlJc w:val="left"/>
      <w:pPr>
        <w:ind w:left="2196" w:hanging="1416"/>
      </w:pPr>
    </w:lvl>
    <w:lvl w:ilvl="4">
      <w:start w:val="1"/>
      <w:numFmt w:val="decimal"/>
      <w:isLgl/>
      <w:lvlText w:val="%1.%2.%3.%4.%5."/>
      <w:lvlJc w:val="left"/>
      <w:pPr>
        <w:ind w:left="2196" w:hanging="1416"/>
      </w:pPr>
    </w:lvl>
    <w:lvl w:ilvl="5">
      <w:start w:val="1"/>
      <w:numFmt w:val="decimal"/>
      <w:isLgl/>
      <w:lvlText w:val="%1.%2.%3.%4.%5.%6."/>
      <w:lvlJc w:val="left"/>
      <w:pPr>
        <w:ind w:left="2196" w:hanging="1416"/>
      </w:pPr>
    </w:lvl>
    <w:lvl w:ilvl="6">
      <w:start w:val="1"/>
      <w:numFmt w:val="decimal"/>
      <w:isLgl/>
      <w:lvlText w:val="%1.%2.%3.%4.%5.%6.%7."/>
      <w:lvlJc w:val="left"/>
      <w:pPr>
        <w:ind w:left="2220" w:hanging="1440"/>
      </w:pPr>
    </w:lvl>
    <w:lvl w:ilvl="7">
      <w:start w:val="1"/>
      <w:numFmt w:val="decimal"/>
      <w:isLgl/>
      <w:lvlText w:val="%1.%2.%3.%4.%5.%6.%7.%8."/>
      <w:lvlJc w:val="left"/>
      <w:pPr>
        <w:ind w:left="2220" w:hanging="1440"/>
      </w:pPr>
    </w:lvl>
    <w:lvl w:ilvl="8">
      <w:start w:val="1"/>
      <w:numFmt w:val="decimal"/>
      <w:isLgl/>
      <w:lvlText w:val="%1.%2.%3.%4.%5.%6.%7.%8.%9."/>
      <w:lvlJc w:val="left"/>
      <w:pPr>
        <w:ind w:left="2580" w:hanging="1800"/>
      </w:pPr>
    </w:lvl>
  </w:abstractNum>
  <w:abstractNum w:abstractNumId="4" w15:restartNumberingAfterBreak="0">
    <w:nsid w:val="0C651E6D"/>
    <w:multiLevelType w:val="multilevel"/>
    <w:tmpl w:val="62304874"/>
    <w:lvl w:ilvl="0">
      <w:start w:val="1"/>
      <w:numFmt w:val="decimal"/>
      <w:lvlText w:val="%1."/>
      <w:lvlJc w:val="left"/>
      <w:pPr>
        <w:ind w:left="1764" w:hanging="984"/>
      </w:pPr>
      <w:rPr>
        <w:b w:val="0"/>
        <w:strike w:val="0"/>
        <w:dstrike w:val="0"/>
        <w:color w:val="auto"/>
        <w:u w:val="none"/>
        <w:effect w:val="none"/>
      </w:rPr>
    </w:lvl>
    <w:lvl w:ilvl="1">
      <w:start w:val="1"/>
      <w:numFmt w:val="decimal"/>
      <w:isLgl/>
      <w:lvlText w:val="%1.%2."/>
      <w:lvlJc w:val="left"/>
      <w:pPr>
        <w:ind w:left="2196" w:hanging="1416"/>
      </w:pPr>
    </w:lvl>
    <w:lvl w:ilvl="2">
      <w:start w:val="1"/>
      <w:numFmt w:val="decimal"/>
      <w:isLgl/>
      <w:lvlText w:val="%1.%2.%3."/>
      <w:lvlJc w:val="left"/>
      <w:pPr>
        <w:ind w:left="2196" w:hanging="1416"/>
      </w:pPr>
    </w:lvl>
    <w:lvl w:ilvl="3">
      <w:start w:val="1"/>
      <w:numFmt w:val="decimal"/>
      <w:isLgl/>
      <w:lvlText w:val="%1.%2.%3.%4."/>
      <w:lvlJc w:val="left"/>
      <w:pPr>
        <w:ind w:left="2196" w:hanging="1416"/>
      </w:pPr>
    </w:lvl>
    <w:lvl w:ilvl="4">
      <w:start w:val="1"/>
      <w:numFmt w:val="decimal"/>
      <w:isLgl/>
      <w:lvlText w:val="%1.%2.%3.%4.%5."/>
      <w:lvlJc w:val="left"/>
      <w:pPr>
        <w:ind w:left="2196" w:hanging="1416"/>
      </w:pPr>
    </w:lvl>
    <w:lvl w:ilvl="5">
      <w:start w:val="1"/>
      <w:numFmt w:val="decimal"/>
      <w:isLgl/>
      <w:lvlText w:val="%1.%2.%3.%4.%5.%6."/>
      <w:lvlJc w:val="left"/>
      <w:pPr>
        <w:ind w:left="2196" w:hanging="1416"/>
      </w:pPr>
    </w:lvl>
    <w:lvl w:ilvl="6">
      <w:start w:val="1"/>
      <w:numFmt w:val="decimal"/>
      <w:isLgl/>
      <w:lvlText w:val="%1.%2.%3.%4.%5.%6.%7."/>
      <w:lvlJc w:val="left"/>
      <w:pPr>
        <w:ind w:left="2220" w:hanging="1440"/>
      </w:pPr>
    </w:lvl>
    <w:lvl w:ilvl="7">
      <w:start w:val="1"/>
      <w:numFmt w:val="decimal"/>
      <w:isLgl/>
      <w:lvlText w:val="%1.%2.%3.%4.%5.%6.%7.%8."/>
      <w:lvlJc w:val="left"/>
      <w:pPr>
        <w:ind w:left="2220" w:hanging="1440"/>
      </w:pPr>
    </w:lvl>
    <w:lvl w:ilvl="8">
      <w:start w:val="1"/>
      <w:numFmt w:val="decimal"/>
      <w:isLgl/>
      <w:lvlText w:val="%1.%2.%3.%4.%5.%6.%7.%8.%9."/>
      <w:lvlJc w:val="left"/>
      <w:pPr>
        <w:ind w:left="2580" w:hanging="1800"/>
      </w:pPr>
    </w:lvl>
  </w:abstractNum>
  <w:abstractNum w:abstractNumId="5" w15:restartNumberingAfterBreak="0">
    <w:nsid w:val="10873DA1"/>
    <w:multiLevelType w:val="multilevel"/>
    <w:tmpl w:val="62304874"/>
    <w:lvl w:ilvl="0">
      <w:start w:val="1"/>
      <w:numFmt w:val="decimal"/>
      <w:lvlText w:val="%1."/>
      <w:lvlJc w:val="left"/>
      <w:pPr>
        <w:ind w:left="1764" w:hanging="984"/>
      </w:pPr>
      <w:rPr>
        <w:b w:val="0"/>
        <w:strike w:val="0"/>
        <w:dstrike w:val="0"/>
        <w:color w:val="auto"/>
        <w:u w:val="none"/>
        <w:effect w:val="none"/>
      </w:rPr>
    </w:lvl>
    <w:lvl w:ilvl="1">
      <w:start w:val="1"/>
      <w:numFmt w:val="decimal"/>
      <w:isLgl/>
      <w:lvlText w:val="%1.%2."/>
      <w:lvlJc w:val="left"/>
      <w:pPr>
        <w:ind w:left="2196" w:hanging="1416"/>
      </w:pPr>
    </w:lvl>
    <w:lvl w:ilvl="2">
      <w:start w:val="1"/>
      <w:numFmt w:val="decimal"/>
      <w:isLgl/>
      <w:lvlText w:val="%1.%2.%3."/>
      <w:lvlJc w:val="left"/>
      <w:pPr>
        <w:ind w:left="2196" w:hanging="1416"/>
      </w:pPr>
    </w:lvl>
    <w:lvl w:ilvl="3">
      <w:start w:val="1"/>
      <w:numFmt w:val="decimal"/>
      <w:isLgl/>
      <w:lvlText w:val="%1.%2.%3.%4."/>
      <w:lvlJc w:val="left"/>
      <w:pPr>
        <w:ind w:left="2196" w:hanging="1416"/>
      </w:pPr>
    </w:lvl>
    <w:lvl w:ilvl="4">
      <w:start w:val="1"/>
      <w:numFmt w:val="decimal"/>
      <w:isLgl/>
      <w:lvlText w:val="%1.%2.%3.%4.%5."/>
      <w:lvlJc w:val="left"/>
      <w:pPr>
        <w:ind w:left="2196" w:hanging="1416"/>
      </w:pPr>
    </w:lvl>
    <w:lvl w:ilvl="5">
      <w:start w:val="1"/>
      <w:numFmt w:val="decimal"/>
      <w:isLgl/>
      <w:lvlText w:val="%1.%2.%3.%4.%5.%6."/>
      <w:lvlJc w:val="left"/>
      <w:pPr>
        <w:ind w:left="2196" w:hanging="1416"/>
      </w:pPr>
    </w:lvl>
    <w:lvl w:ilvl="6">
      <w:start w:val="1"/>
      <w:numFmt w:val="decimal"/>
      <w:isLgl/>
      <w:lvlText w:val="%1.%2.%3.%4.%5.%6.%7."/>
      <w:lvlJc w:val="left"/>
      <w:pPr>
        <w:ind w:left="2220" w:hanging="1440"/>
      </w:pPr>
    </w:lvl>
    <w:lvl w:ilvl="7">
      <w:start w:val="1"/>
      <w:numFmt w:val="decimal"/>
      <w:isLgl/>
      <w:lvlText w:val="%1.%2.%3.%4.%5.%6.%7.%8."/>
      <w:lvlJc w:val="left"/>
      <w:pPr>
        <w:ind w:left="2220" w:hanging="1440"/>
      </w:pPr>
    </w:lvl>
    <w:lvl w:ilvl="8">
      <w:start w:val="1"/>
      <w:numFmt w:val="decimal"/>
      <w:isLgl/>
      <w:lvlText w:val="%1.%2.%3.%4.%5.%6.%7.%8.%9."/>
      <w:lvlJc w:val="left"/>
      <w:pPr>
        <w:ind w:left="2580" w:hanging="1800"/>
      </w:pPr>
    </w:lvl>
  </w:abstractNum>
  <w:abstractNum w:abstractNumId="6" w15:restartNumberingAfterBreak="0">
    <w:nsid w:val="10A5406E"/>
    <w:multiLevelType w:val="multilevel"/>
    <w:tmpl w:val="64CEB950"/>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7" w15:restartNumberingAfterBreak="0">
    <w:nsid w:val="1E4C7925"/>
    <w:multiLevelType w:val="multilevel"/>
    <w:tmpl w:val="82D254BE"/>
    <w:lvl w:ilvl="0">
      <w:start w:val="16"/>
      <w:numFmt w:val="decimal"/>
      <w:lvlText w:val="%1."/>
      <w:lvlJc w:val="left"/>
      <w:pPr>
        <w:ind w:left="480" w:hanging="480"/>
      </w:pPr>
      <w:rPr>
        <w:rFonts w:hint="default"/>
      </w:rPr>
    </w:lvl>
    <w:lvl w:ilvl="1">
      <w:start w:val="4"/>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8" w15:restartNumberingAfterBreak="0">
    <w:nsid w:val="296A032D"/>
    <w:multiLevelType w:val="multilevel"/>
    <w:tmpl w:val="5C3A9116"/>
    <w:lvl w:ilvl="0">
      <w:start w:val="1"/>
      <w:numFmt w:val="decimal"/>
      <w:lvlText w:val="%1."/>
      <w:lvlJc w:val="left"/>
      <w:pPr>
        <w:ind w:left="1080" w:hanging="360"/>
      </w:pPr>
    </w:lvl>
    <w:lvl w:ilvl="1">
      <w:start w:val="1"/>
      <w:numFmt w:val="decimal"/>
      <w:isLgl/>
      <w:lvlText w:val="%1.%2."/>
      <w:lvlJc w:val="left"/>
      <w:pPr>
        <w:ind w:left="1380" w:hanging="6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9" w15:restartNumberingAfterBreak="0">
    <w:nsid w:val="29DD35CD"/>
    <w:multiLevelType w:val="multilevel"/>
    <w:tmpl w:val="84507454"/>
    <w:lvl w:ilvl="0">
      <w:start w:val="27"/>
      <w:numFmt w:val="decimal"/>
      <w:lvlText w:val="%1."/>
      <w:lvlJc w:val="left"/>
      <w:pPr>
        <w:ind w:left="480" w:hanging="480"/>
      </w:pPr>
      <w:rPr>
        <w:rFonts w:hint="default"/>
      </w:rPr>
    </w:lvl>
    <w:lvl w:ilvl="1">
      <w:start w:val="1"/>
      <w:numFmt w:val="decimal"/>
      <w:lvlText w:val="%1.%2."/>
      <w:lvlJc w:val="left"/>
      <w:pPr>
        <w:ind w:left="1980" w:hanging="48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800" w:hanging="1800"/>
      </w:pPr>
      <w:rPr>
        <w:rFonts w:hint="default"/>
      </w:rPr>
    </w:lvl>
  </w:abstractNum>
  <w:abstractNum w:abstractNumId="10" w15:restartNumberingAfterBreak="0">
    <w:nsid w:val="2FC55164"/>
    <w:multiLevelType w:val="hybridMultilevel"/>
    <w:tmpl w:val="41D2A9A4"/>
    <w:lvl w:ilvl="0" w:tplc="718CA5C0">
      <w:start w:val="33"/>
      <w:numFmt w:val="decimal"/>
      <w:lvlText w:val="%1."/>
      <w:lvlJc w:val="left"/>
      <w:pPr>
        <w:ind w:left="1260" w:hanging="360"/>
      </w:pPr>
    </w:lvl>
    <w:lvl w:ilvl="1" w:tplc="04270019">
      <w:start w:val="1"/>
      <w:numFmt w:val="lowerLetter"/>
      <w:lvlText w:val="%2."/>
      <w:lvlJc w:val="left"/>
      <w:pPr>
        <w:ind w:left="1980" w:hanging="360"/>
      </w:pPr>
    </w:lvl>
    <w:lvl w:ilvl="2" w:tplc="0427001B">
      <w:start w:val="1"/>
      <w:numFmt w:val="lowerRoman"/>
      <w:lvlText w:val="%3."/>
      <w:lvlJc w:val="right"/>
      <w:pPr>
        <w:ind w:left="2700" w:hanging="180"/>
      </w:pPr>
    </w:lvl>
    <w:lvl w:ilvl="3" w:tplc="0427000F">
      <w:start w:val="1"/>
      <w:numFmt w:val="decimal"/>
      <w:lvlText w:val="%4."/>
      <w:lvlJc w:val="left"/>
      <w:pPr>
        <w:ind w:left="3420" w:hanging="360"/>
      </w:pPr>
    </w:lvl>
    <w:lvl w:ilvl="4" w:tplc="04270019">
      <w:start w:val="1"/>
      <w:numFmt w:val="lowerLetter"/>
      <w:lvlText w:val="%5."/>
      <w:lvlJc w:val="left"/>
      <w:pPr>
        <w:ind w:left="4140" w:hanging="360"/>
      </w:pPr>
    </w:lvl>
    <w:lvl w:ilvl="5" w:tplc="0427001B">
      <w:start w:val="1"/>
      <w:numFmt w:val="lowerRoman"/>
      <w:lvlText w:val="%6."/>
      <w:lvlJc w:val="right"/>
      <w:pPr>
        <w:ind w:left="4860" w:hanging="180"/>
      </w:pPr>
    </w:lvl>
    <w:lvl w:ilvl="6" w:tplc="0427000F">
      <w:start w:val="1"/>
      <w:numFmt w:val="decimal"/>
      <w:lvlText w:val="%7."/>
      <w:lvlJc w:val="left"/>
      <w:pPr>
        <w:ind w:left="5580" w:hanging="360"/>
      </w:pPr>
    </w:lvl>
    <w:lvl w:ilvl="7" w:tplc="04270019">
      <w:start w:val="1"/>
      <w:numFmt w:val="lowerLetter"/>
      <w:lvlText w:val="%8."/>
      <w:lvlJc w:val="left"/>
      <w:pPr>
        <w:ind w:left="6300" w:hanging="360"/>
      </w:pPr>
    </w:lvl>
    <w:lvl w:ilvl="8" w:tplc="0427001B">
      <w:start w:val="1"/>
      <w:numFmt w:val="lowerRoman"/>
      <w:lvlText w:val="%9."/>
      <w:lvlJc w:val="right"/>
      <w:pPr>
        <w:ind w:left="7020" w:hanging="180"/>
      </w:pPr>
    </w:lvl>
  </w:abstractNum>
  <w:abstractNum w:abstractNumId="11" w15:restartNumberingAfterBreak="0">
    <w:nsid w:val="409C628C"/>
    <w:multiLevelType w:val="multilevel"/>
    <w:tmpl w:val="E2A46918"/>
    <w:lvl w:ilvl="0">
      <w:start w:val="29"/>
      <w:numFmt w:val="decimal"/>
      <w:lvlText w:val="%1."/>
      <w:lvlJc w:val="left"/>
      <w:pPr>
        <w:ind w:left="1211" w:hanging="360"/>
      </w:pPr>
      <w:rPr>
        <w:rFonts w:hint="default"/>
      </w:rPr>
    </w:lvl>
    <w:lvl w:ilvl="1">
      <w:start w:val="1"/>
      <w:numFmt w:val="decimal"/>
      <w:isLgl/>
      <w:lvlText w:val="%1.%2."/>
      <w:lvlJc w:val="left"/>
      <w:pPr>
        <w:ind w:left="1575" w:hanging="675"/>
      </w:pPr>
      <w:rPr>
        <w:rFonts w:hint="default"/>
      </w:rPr>
    </w:lvl>
    <w:lvl w:ilvl="2">
      <w:start w:val="1"/>
      <w:numFmt w:val="decimal"/>
      <w:isLgl/>
      <w:lvlText w:val="%1.%2.%3."/>
      <w:lvlJc w:val="left"/>
      <w:pPr>
        <w:ind w:left="174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294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540" w:hanging="1800"/>
      </w:pPr>
      <w:rPr>
        <w:rFonts w:hint="default"/>
      </w:rPr>
    </w:lvl>
  </w:abstractNum>
  <w:abstractNum w:abstractNumId="12" w15:restartNumberingAfterBreak="0">
    <w:nsid w:val="4CB91246"/>
    <w:multiLevelType w:val="hybridMultilevel"/>
    <w:tmpl w:val="AE58DF5E"/>
    <w:lvl w:ilvl="0" w:tplc="59880846">
      <w:start w:val="19"/>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5A39002C"/>
    <w:multiLevelType w:val="hybridMultilevel"/>
    <w:tmpl w:val="FD86B7C8"/>
    <w:lvl w:ilvl="0" w:tplc="72C6A8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6521A4"/>
    <w:multiLevelType w:val="multilevel"/>
    <w:tmpl w:val="E2A46918"/>
    <w:lvl w:ilvl="0">
      <w:start w:val="29"/>
      <w:numFmt w:val="decimal"/>
      <w:lvlText w:val="%1."/>
      <w:lvlJc w:val="left"/>
      <w:pPr>
        <w:ind w:left="1140" w:hanging="360"/>
      </w:pPr>
      <w:rPr>
        <w:rFonts w:hint="default"/>
      </w:rPr>
    </w:lvl>
    <w:lvl w:ilvl="1">
      <w:start w:val="1"/>
      <w:numFmt w:val="decimal"/>
      <w:isLgl/>
      <w:lvlText w:val="%1.%2."/>
      <w:lvlJc w:val="left"/>
      <w:pPr>
        <w:ind w:left="1575" w:hanging="675"/>
      </w:pPr>
      <w:rPr>
        <w:rFonts w:hint="default"/>
      </w:rPr>
    </w:lvl>
    <w:lvl w:ilvl="2">
      <w:start w:val="1"/>
      <w:numFmt w:val="decimal"/>
      <w:isLgl/>
      <w:lvlText w:val="%1.%2.%3."/>
      <w:lvlJc w:val="left"/>
      <w:pPr>
        <w:ind w:left="174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294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540" w:hanging="1800"/>
      </w:pPr>
      <w:rPr>
        <w:rFonts w:hint="default"/>
      </w:rPr>
    </w:lvl>
  </w:abstractNum>
  <w:abstractNum w:abstractNumId="15" w15:restartNumberingAfterBreak="0">
    <w:nsid w:val="77CA5BB7"/>
    <w:multiLevelType w:val="hybridMultilevel"/>
    <w:tmpl w:val="7DFEE3C2"/>
    <w:lvl w:ilvl="0" w:tplc="B2481986">
      <w:start w:val="23"/>
      <w:numFmt w:val="decimal"/>
      <w:lvlText w:val="%1."/>
      <w:lvlJc w:val="left"/>
      <w:pPr>
        <w:ind w:left="1140" w:hanging="360"/>
      </w:pPr>
      <w:rPr>
        <w:rFonts w:hint="default"/>
      </w:rPr>
    </w:lvl>
    <w:lvl w:ilvl="1" w:tplc="04090019">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6" w15:restartNumberingAfterBreak="0">
    <w:nsid w:val="7DD701BE"/>
    <w:multiLevelType w:val="hybridMultilevel"/>
    <w:tmpl w:val="85127394"/>
    <w:lvl w:ilvl="0" w:tplc="65FCD2D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2356341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53251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939676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14289890">
    <w:abstractNumId w:val="11"/>
  </w:num>
  <w:num w:numId="5" w16cid:durableId="1830247310">
    <w:abstractNumId w:val="15"/>
  </w:num>
  <w:num w:numId="6" w16cid:durableId="1480808367">
    <w:abstractNumId w:val="9"/>
  </w:num>
  <w:num w:numId="7" w16cid:durableId="1167787627">
    <w:abstractNumId w:val="1"/>
  </w:num>
  <w:num w:numId="8" w16cid:durableId="1718970917">
    <w:abstractNumId w:val="12"/>
  </w:num>
  <w:num w:numId="9" w16cid:durableId="1385985939">
    <w:abstractNumId w:val="2"/>
  </w:num>
  <w:num w:numId="10" w16cid:durableId="1720472009">
    <w:abstractNumId w:val="13"/>
  </w:num>
  <w:num w:numId="11" w16cid:durableId="769487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6479698">
    <w:abstractNumId w:val="14"/>
  </w:num>
  <w:num w:numId="13" w16cid:durableId="120728005">
    <w:abstractNumId w:val="5"/>
  </w:num>
  <w:num w:numId="14" w16cid:durableId="1445077126">
    <w:abstractNumId w:val="4"/>
  </w:num>
  <w:num w:numId="15" w16cid:durableId="1533835848">
    <w:abstractNumId w:val="10"/>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33925429">
    <w:abstractNumId w:val="0"/>
  </w:num>
  <w:num w:numId="17" w16cid:durableId="1228895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1247"/>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FEB"/>
    <w:rsid w:val="00000466"/>
    <w:rsid w:val="00005437"/>
    <w:rsid w:val="00007D4B"/>
    <w:rsid w:val="0001166A"/>
    <w:rsid w:val="00012C13"/>
    <w:rsid w:val="00017691"/>
    <w:rsid w:val="0002692F"/>
    <w:rsid w:val="00041299"/>
    <w:rsid w:val="00043DE2"/>
    <w:rsid w:val="000503F1"/>
    <w:rsid w:val="00050878"/>
    <w:rsid w:val="0005176F"/>
    <w:rsid w:val="000536D1"/>
    <w:rsid w:val="0005652E"/>
    <w:rsid w:val="000600C9"/>
    <w:rsid w:val="00061990"/>
    <w:rsid w:val="00066B66"/>
    <w:rsid w:val="00073E4F"/>
    <w:rsid w:val="00074C3D"/>
    <w:rsid w:val="00075307"/>
    <w:rsid w:val="00084E66"/>
    <w:rsid w:val="000853A4"/>
    <w:rsid w:val="000871FD"/>
    <w:rsid w:val="000911C1"/>
    <w:rsid w:val="00093338"/>
    <w:rsid w:val="000940C4"/>
    <w:rsid w:val="000A1738"/>
    <w:rsid w:val="000A43D1"/>
    <w:rsid w:val="000B0D25"/>
    <w:rsid w:val="000B5B54"/>
    <w:rsid w:val="000B69A8"/>
    <w:rsid w:val="000D1BBF"/>
    <w:rsid w:val="000D4125"/>
    <w:rsid w:val="000E1DE6"/>
    <w:rsid w:val="000E300A"/>
    <w:rsid w:val="00106764"/>
    <w:rsid w:val="001070DB"/>
    <w:rsid w:val="0011163B"/>
    <w:rsid w:val="00111E19"/>
    <w:rsid w:val="0012037F"/>
    <w:rsid w:val="00121747"/>
    <w:rsid w:val="001225A1"/>
    <w:rsid w:val="001246B6"/>
    <w:rsid w:val="00136408"/>
    <w:rsid w:val="00136C00"/>
    <w:rsid w:val="00160101"/>
    <w:rsid w:val="00162F4C"/>
    <w:rsid w:val="0017132D"/>
    <w:rsid w:val="00171B05"/>
    <w:rsid w:val="00174306"/>
    <w:rsid w:val="00174590"/>
    <w:rsid w:val="0018117F"/>
    <w:rsid w:val="001827CF"/>
    <w:rsid w:val="001845CC"/>
    <w:rsid w:val="00184B07"/>
    <w:rsid w:val="001A4789"/>
    <w:rsid w:val="001B5B90"/>
    <w:rsid w:val="001B7020"/>
    <w:rsid w:val="001C2CCC"/>
    <w:rsid w:val="001C3195"/>
    <w:rsid w:val="001D2715"/>
    <w:rsid w:val="001D3888"/>
    <w:rsid w:val="001D4324"/>
    <w:rsid w:val="001E0126"/>
    <w:rsid w:val="001F12EA"/>
    <w:rsid w:val="001F6087"/>
    <w:rsid w:val="001F73F4"/>
    <w:rsid w:val="00203289"/>
    <w:rsid w:val="0020573E"/>
    <w:rsid w:val="0021269D"/>
    <w:rsid w:val="002236A4"/>
    <w:rsid w:val="0022454D"/>
    <w:rsid w:val="00234DA9"/>
    <w:rsid w:val="0027231D"/>
    <w:rsid w:val="002730AB"/>
    <w:rsid w:val="00284497"/>
    <w:rsid w:val="00287444"/>
    <w:rsid w:val="00293843"/>
    <w:rsid w:val="002964E1"/>
    <w:rsid w:val="002B031B"/>
    <w:rsid w:val="002B0D62"/>
    <w:rsid w:val="002B2D6D"/>
    <w:rsid w:val="002B6921"/>
    <w:rsid w:val="002B7DAD"/>
    <w:rsid w:val="002C3EBD"/>
    <w:rsid w:val="002C7C61"/>
    <w:rsid w:val="002D6265"/>
    <w:rsid w:val="002D7C09"/>
    <w:rsid w:val="002E03F9"/>
    <w:rsid w:val="002E086A"/>
    <w:rsid w:val="002E46FB"/>
    <w:rsid w:val="002E6820"/>
    <w:rsid w:val="002F56A6"/>
    <w:rsid w:val="00310099"/>
    <w:rsid w:val="003108DC"/>
    <w:rsid w:val="00314EBC"/>
    <w:rsid w:val="003231F8"/>
    <w:rsid w:val="00325D20"/>
    <w:rsid w:val="00343EA4"/>
    <w:rsid w:val="00367AFE"/>
    <w:rsid w:val="00374155"/>
    <w:rsid w:val="00374899"/>
    <w:rsid w:val="00382617"/>
    <w:rsid w:val="003A213F"/>
    <w:rsid w:val="003A303A"/>
    <w:rsid w:val="003A3D9A"/>
    <w:rsid w:val="003A66D7"/>
    <w:rsid w:val="003B4FF4"/>
    <w:rsid w:val="003C787A"/>
    <w:rsid w:val="003D16D2"/>
    <w:rsid w:val="003D4BFE"/>
    <w:rsid w:val="003D5590"/>
    <w:rsid w:val="003E4902"/>
    <w:rsid w:val="003E585F"/>
    <w:rsid w:val="003E63EF"/>
    <w:rsid w:val="003F5177"/>
    <w:rsid w:val="004115AC"/>
    <w:rsid w:val="004214F5"/>
    <w:rsid w:val="00426269"/>
    <w:rsid w:val="004438B9"/>
    <w:rsid w:val="00444D1C"/>
    <w:rsid w:val="004463A8"/>
    <w:rsid w:val="00452C96"/>
    <w:rsid w:val="0046224B"/>
    <w:rsid w:val="00462634"/>
    <w:rsid w:val="0047054E"/>
    <w:rsid w:val="004767E2"/>
    <w:rsid w:val="004773DA"/>
    <w:rsid w:val="00483977"/>
    <w:rsid w:val="00483F83"/>
    <w:rsid w:val="00486B58"/>
    <w:rsid w:val="00490B53"/>
    <w:rsid w:val="004935A0"/>
    <w:rsid w:val="00497B34"/>
    <w:rsid w:val="004B7A0B"/>
    <w:rsid w:val="004C53CD"/>
    <w:rsid w:val="004C670D"/>
    <w:rsid w:val="004D360B"/>
    <w:rsid w:val="004D5C23"/>
    <w:rsid w:val="004E32B1"/>
    <w:rsid w:val="004E4544"/>
    <w:rsid w:val="004F25A2"/>
    <w:rsid w:val="004F7D76"/>
    <w:rsid w:val="00503B92"/>
    <w:rsid w:val="00505067"/>
    <w:rsid w:val="00506CAD"/>
    <w:rsid w:val="00506F65"/>
    <w:rsid w:val="005074F7"/>
    <w:rsid w:val="00511803"/>
    <w:rsid w:val="00520C73"/>
    <w:rsid w:val="00523ABA"/>
    <w:rsid w:val="00525C40"/>
    <w:rsid w:val="0053047B"/>
    <w:rsid w:val="00530D2D"/>
    <w:rsid w:val="00532163"/>
    <w:rsid w:val="00532503"/>
    <w:rsid w:val="0053751D"/>
    <w:rsid w:val="00537A2C"/>
    <w:rsid w:val="00555674"/>
    <w:rsid w:val="00557590"/>
    <w:rsid w:val="005602E3"/>
    <w:rsid w:val="00562C5A"/>
    <w:rsid w:val="005647D7"/>
    <w:rsid w:val="005700FA"/>
    <w:rsid w:val="005803F6"/>
    <w:rsid w:val="0058197C"/>
    <w:rsid w:val="005B1B7C"/>
    <w:rsid w:val="005B58CE"/>
    <w:rsid w:val="005C3986"/>
    <w:rsid w:val="005C573A"/>
    <w:rsid w:val="005C70B8"/>
    <w:rsid w:val="005D362A"/>
    <w:rsid w:val="005D76A3"/>
    <w:rsid w:val="005D788E"/>
    <w:rsid w:val="005E16EB"/>
    <w:rsid w:val="005E4D9A"/>
    <w:rsid w:val="005F42A5"/>
    <w:rsid w:val="005F6367"/>
    <w:rsid w:val="005F72DC"/>
    <w:rsid w:val="006006D0"/>
    <w:rsid w:val="0060245B"/>
    <w:rsid w:val="00621DEC"/>
    <w:rsid w:val="00626586"/>
    <w:rsid w:val="00626D61"/>
    <w:rsid w:val="00633517"/>
    <w:rsid w:val="00635289"/>
    <w:rsid w:val="00643A56"/>
    <w:rsid w:val="006567BA"/>
    <w:rsid w:val="006678D3"/>
    <w:rsid w:val="006863C8"/>
    <w:rsid w:val="0069298D"/>
    <w:rsid w:val="00694B13"/>
    <w:rsid w:val="00696496"/>
    <w:rsid w:val="00697A4D"/>
    <w:rsid w:val="006A12F1"/>
    <w:rsid w:val="006A1A13"/>
    <w:rsid w:val="006A58FC"/>
    <w:rsid w:val="006B0429"/>
    <w:rsid w:val="006B26C6"/>
    <w:rsid w:val="006B3201"/>
    <w:rsid w:val="006B6A10"/>
    <w:rsid w:val="006C352E"/>
    <w:rsid w:val="006D07B1"/>
    <w:rsid w:val="006D6127"/>
    <w:rsid w:val="006E4C2E"/>
    <w:rsid w:val="006E578F"/>
    <w:rsid w:val="006F24AD"/>
    <w:rsid w:val="00700A29"/>
    <w:rsid w:val="00703E47"/>
    <w:rsid w:val="007046BE"/>
    <w:rsid w:val="00704FEB"/>
    <w:rsid w:val="00706897"/>
    <w:rsid w:val="00715D47"/>
    <w:rsid w:val="007245A8"/>
    <w:rsid w:val="00724B30"/>
    <w:rsid w:val="00727893"/>
    <w:rsid w:val="00733736"/>
    <w:rsid w:val="00743E92"/>
    <w:rsid w:val="00756C08"/>
    <w:rsid w:val="00762446"/>
    <w:rsid w:val="00767DA1"/>
    <w:rsid w:val="00770BE9"/>
    <w:rsid w:val="00774289"/>
    <w:rsid w:val="00775C32"/>
    <w:rsid w:val="00792520"/>
    <w:rsid w:val="007A09C2"/>
    <w:rsid w:val="007A2AB8"/>
    <w:rsid w:val="007A2F67"/>
    <w:rsid w:val="007A4872"/>
    <w:rsid w:val="007A55D9"/>
    <w:rsid w:val="007A7A3A"/>
    <w:rsid w:val="007B0E71"/>
    <w:rsid w:val="007B489E"/>
    <w:rsid w:val="007C2CFF"/>
    <w:rsid w:val="007C3DB2"/>
    <w:rsid w:val="007C4464"/>
    <w:rsid w:val="007D0F32"/>
    <w:rsid w:val="007D120A"/>
    <w:rsid w:val="007D26AE"/>
    <w:rsid w:val="007D5842"/>
    <w:rsid w:val="007E57C1"/>
    <w:rsid w:val="007E77E4"/>
    <w:rsid w:val="007F18CE"/>
    <w:rsid w:val="007F2270"/>
    <w:rsid w:val="007F2E22"/>
    <w:rsid w:val="007F510E"/>
    <w:rsid w:val="00803225"/>
    <w:rsid w:val="008058F9"/>
    <w:rsid w:val="008076B9"/>
    <w:rsid w:val="00812E05"/>
    <w:rsid w:val="00815763"/>
    <w:rsid w:val="00817B30"/>
    <w:rsid w:val="00832A00"/>
    <w:rsid w:val="00834D0B"/>
    <w:rsid w:val="0085066C"/>
    <w:rsid w:val="008548E0"/>
    <w:rsid w:val="008556D5"/>
    <w:rsid w:val="00864950"/>
    <w:rsid w:val="00876F38"/>
    <w:rsid w:val="008875B7"/>
    <w:rsid w:val="008920DC"/>
    <w:rsid w:val="008944D8"/>
    <w:rsid w:val="008A3EF0"/>
    <w:rsid w:val="008B18E9"/>
    <w:rsid w:val="008C0FDE"/>
    <w:rsid w:val="008C12EF"/>
    <w:rsid w:val="008D1DCE"/>
    <w:rsid w:val="008D26CB"/>
    <w:rsid w:val="008D5CED"/>
    <w:rsid w:val="008E6323"/>
    <w:rsid w:val="008F2099"/>
    <w:rsid w:val="008F4812"/>
    <w:rsid w:val="0090101C"/>
    <w:rsid w:val="00901828"/>
    <w:rsid w:val="009062BD"/>
    <w:rsid w:val="0091538D"/>
    <w:rsid w:val="0092239B"/>
    <w:rsid w:val="009233CB"/>
    <w:rsid w:val="00941E05"/>
    <w:rsid w:val="00944655"/>
    <w:rsid w:val="00946013"/>
    <w:rsid w:val="00946934"/>
    <w:rsid w:val="0095155B"/>
    <w:rsid w:val="00952C7C"/>
    <w:rsid w:val="0095329B"/>
    <w:rsid w:val="00954C85"/>
    <w:rsid w:val="0096273C"/>
    <w:rsid w:val="00964398"/>
    <w:rsid w:val="00964E08"/>
    <w:rsid w:val="009678B5"/>
    <w:rsid w:val="00977874"/>
    <w:rsid w:val="009918D4"/>
    <w:rsid w:val="00991B59"/>
    <w:rsid w:val="009929CD"/>
    <w:rsid w:val="009A1139"/>
    <w:rsid w:val="009A2BD8"/>
    <w:rsid w:val="009A4EB4"/>
    <w:rsid w:val="009A55FF"/>
    <w:rsid w:val="009A6088"/>
    <w:rsid w:val="009A64E0"/>
    <w:rsid w:val="009B177C"/>
    <w:rsid w:val="009B3A88"/>
    <w:rsid w:val="009B5C9D"/>
    <w:rsid w:val="009D2586"/>
    <w:rsid w:val="009D3867"/>
    <w:rsid w:val="009D45FF"/>
    <w:rsid w:val="009E0423"/>
    <w:rsid w:val="009E5242"/>
    <w:rsid w:val="009E7170"/>
    <w:rsid w:val="009E7FD2"/>
    <w:rsid w:val="009F0EF4"/>
    <w:rsid w:val="009F25B0"/>
    <w:rsid w:val="009F47EE"/>
    <w:rsid w:val="00A04F2B"/>
    <w:rsid w:val="00A0701D"/>
    <w:rsid w:val="00A12E4E"/>
    <w:rsid w:val="00A23981"/>
    <w:rsid w:val="00A27137"/>
    <w:rsid w:val="00A32A2D"/>
    <w:rsid w:val="00A35D01"/>
    <w:rsid w:val="00A361F4"/>
    <w:rsid w:val="00A40C51"/>
    <w:rsid w:val="00A427B8"/>
    <w:rsid w:val="00A43920"/>
    <w:rsid w:val="00A455E9"/>
    <w:rsid w:val="00A52CFA"/>
    <w:rsid w:val="00A553AE"/>
    <w:rsid w:val="00A56518"/>
    <w:rsid w:val="00A6080E"/>
    <w:rsid w:val="00A63877"/>
    <w:rsid w:val="00A7086B"/>
    <w:rsid w:val="00A7498C"/>
    <w:rsid w:val="00A757FB"/>
    <w:rsid w:val="00A940DF"/>
    <w:rsid w:val="00AA0875"/>
    <w:rsid w:val="00AA689E"/>
    <w:rsid w:val="00AB05E0"/>
    <w:rsid w:val="00AB3B56"/>
    <w:rsid w:val="00AC01FF"/>
    <w:rsid w:val="00AC2B10"/>
    <w:rsid w:val="00AC5EFE"/>
    <w:rsid w:val="00AD2436"/>
    <w:rsid w:val="00AD372E"/>
    <w:rsid w:val="00AE7B35"/>
    <w:rsid w:val="00AF1BD9"/>
    <w:rsid w:val="00AF3EE3"/>
    <w:rsid w:val="00AF6EC1"/>
    <w:rsid w:val="00B002D7"/>
    <w:rsid w:val="00B014BC"/>
    <w:rsid w:val="00B01EEF"/>
    <w:rsid w:val="00B02A90"/>
    <w:rsid w:val="00B10727"/>
    <w:rsid w:val="00B13AE9"/>
    <w:rsid w:val="00B2076B"/>
    <w:rsid w:val="00B25842"/>
    <w:rsid w:val="00B260A1"/>
    <w:rsid w:val="00B37DF8"/>
    <w:rsid w:val="00B4135B"/>
    <w:rsid w:val="00B420A1"/>
    <w:rsid w:val="00B47078"/>
    <w:rsid w:val="00B51259"/>
    <w:rsid w:val="00B575A2"/>
    <w:rsid w:val="00B771D1"/>
    <w:rsid w:val="00B809BD"/>
    <w:rsid w:val="00B850D9"/>
    <w:rsid w:val="00B8615F"/>
    <w:rsid w:val="00B90194"/>
    <w:rsid w:val="00B929C8"/>
    <w:rsid w:val="00B952A3"/>
    <w:rsid w:val="00B97CFE"/>
    <w:rsid w:val="00B97EDD"/>
    <w:rsid w:val="00BA161E"/>
    <w:rsid w:val="00BB0A43"/>
    <w:rsid w:val="00BB1DEE"/>
    <w:rsid w:val="00BB44F4"/>
    <w:rsid w:val="00BC2BB8"/>
    <w:rsid w:val="00BC579D"/>
    <w:rsid w:val="00BD0876"/>
    <w:rsid w:val="00BD2DCE"/>
    <w:rsid w:val="00BD2F0C"/>
    <w:rsid w:val="00BD6C64"/>
    <w:rsid w:val="00BD7A91"/>
    <w:rsid w:val="00BE09F8"/>
    <w:rsid w:val="00BE209C"/>
    <w:rsid w:val="00BF35B0"/>
    <w:rsid w:val="00C037A4"/>
    <w:rsid w:val="00C03E72"/>
    <w:rsid w:val="00C144A0"/>
    <w:rsid w:val="00C2129E"/>
    <w:rsid w:val="00C23756"/>
    <w:rsid w:val="00C244CC"/>
    <w:rsid w:val="00C37A45"/>
    <w:rsid w:val="00C40ED0"/>
    <w:rsid w:val="00C42C3A"/>
    <w:rsid w:val="00C46314"/>
    <w:rsid w:val="00C5463C"/>
    <w:rsid w:val="00C5512F"/>
    <w:rsid w:val="00C716EA"/>
    <w:rsid w:val="00C732FC"/>
    <w:rsid w:val="00C751B5"/>
    <w:rsid w:val="00C7784E"/>
    <w:rsid w:val="00C84785"/>
    <w:rsid w:val="00C84BEB"/>
    <w:rsid w:val="00CA6A7C"/>
    <w:rsid w:val="00CA76CF"/>
    <w:rsid w:val="00CB0F3A"/>
    <w:rsid w:val="00CB25F1"/>
    <w:rsid w:val="00CB343D"/>
    <w:rsid w:val="00CB47A7"/>
    <w:rsid w:val="00CB529E"/>
    <w:rsid w:val="00CC0F05"/>
    <w:rsid w:val="00CC1576"/>
    <w:rsid w:val="00CC2355"/>
    <w:rsid w:val="00CC57EF"/>
    <w:rsid w:val="00CC6445"/>
    <w:rsid w:val="00CC6DB0"/>
    <w:rsid w:val="00CD0F94"/>
    <w:rsid w:val="00CD10E1"/>
    <w:rsid w:val="00CD51EE"/>
    <w:rsid w:val="00CE0E1C"/>
    <w:rsid w:val="00CE191E"/>
    <w:rsid w:val="00CE28FE"/>
    <w:rsid w:val="00CE4C5D"/>
    <w:rsid w:val="00CF0394"/>
    <w:rsid w:val="00CF22A5"/>
    <w:rsid w:val="00CF6A0F"/>
    <w:rsid w:val="00D02302"/>
    <w:rsid w:val="00D0461F"/>
    <w:rsid w:val="00D11EAA"/>
    <w:rsid w:val="00D17C8E"/>
    <w:rsid w:val="00D21B43"/>
    <w:rsid w:val="00D2378B"/>
    <w:rsid w:val="00D3794F"/>
    <w:rsid w:val="00D447C8"/>
    <w:rsid w:val="00D464AF"/>
    <w:rsid w:val="00D474E7"/>
    <w:rsid w:val="00D535EC"/>
    <w:rsid w:val="00D538A7"/>
    <w:rsid w:val="00D54181"/>
    <w:rsid w:val="00D551A1"/>
    <w:rsid w:val="00D5585D"/>
    <w:rsid w:val="00D61C73"/>
    <w:rsid w:val="00D61F0F"/>
    <w:rsid w:val="00D63BCD"/>
    <w:rsid w:val="00D71292"/>
    <w:rsid w:val="00D714D0"/>
    <w:rsid w:val="00D72323"/>
    <w:rsid w:val="00D75B51"/>
    <w:rsid w:val="00D76A22"/>
    <w:rsid w:val="00D76ACE"/>
    <w:rsid w:val="00D86940"/>
    <w:rsid w:val="00D93660"/>
    <w:rsid w:val="00DB5858"/>
    <w:rsid w:val="00DB73A9"/>
    <w:rsid w:val="00DD2E85"/>
    <w:rsid w:val="00DE2F8D"/>
    <w:rsid w:val="00E02CA2"/>
    <w:rsid w:val="00E04BA8"/>
    <w:rsid w:val="00E12556"/>
    <w:rsid w:val="00E16628"/>
    <w:rsid w:val="00E2179A"/>
    <w:rsid w:val="00E22DD0"/>
    <w:rsid w:val="00E24948"/>
    <w:rsid w:val="00E35D76"/>
    <w:rsid w:val="00E429F5"/>
    <w:rsid w:val="00E44378"/>
    <w:rsid w:val="00E44984"/>
    <w:rsid w:val="00E46B35"/>
    <w:rsid w:val="00E50FF7"/>
    <w:rsid w:val="00E565E8"/>
    <w:rsid w:val="00E626B7"/>
    <w:rsid w:val="00E65DB0"/>
    <w:rsid w:val="00E719DA"/>
    <w:rsid w:val="00E7411C"/>
    <w:rsid w:val="00E81DC2"/>
    <w:rsid w:val="00E83E6B"/>
    <w:rsid w:val="00E91CB6"/>
    <w:rsid w:val="00E928C7"/>
    <w:rsid w:val="00E94652"/>
    <w:rsid w:val="00EA007D"/>
    <w:rsid w:val="00EA17DE"/>
    <w:rsid w:val="00EA1F17"/>
    <w:rsid w:val="00EA3F56"/>
    <w:rsid w:val="00EA5895"/>
    <w:rsid w:val="00EB539C"/>
    <w:rsid w:val="00EC132A"/>
    <w:rsid w:val="00EC51ED"/>
    <w:rsid w:val="00EC5F0E"/>
    <w:rsid w:val="00EC7C65"/>
    <w:rsid w:val="00EC7DB7"/>
    <w:rsid w:val="00ED3D88"/>
    <w:rsid w:val="00EE5385"/>
    <w:rsid w:val="00EE7411"/>
    <w:rsid w:val="00EF0429"/>
    <w:rsid w:val="00EF0B63"/>
    <w:rsid w:val="00EF2E10"/>
    <w:rsid w:val="00EF35D5"/>
    <w:rsid w:val="00F00310"/>
    <w:rsid w:val="00F017B8"/>
    <w:rsid w:val="00F04EA1"/>
    <w:rsid w:val="00F05AA0"/>
    <w:rsid w:val="00F07804"/>
    <w:rsid w:val="00F10AA3"/>
    <w:rsid w:val="00F22607"/>
    <w:rsid w:val="00F262DB"/>
    <w:rsid w:val="00F32CDF"/>
    <w:rsid w:val="00F365C5"/>
    <w:rsid w:val="00F52F50"/>
    <w:rsid w:val="00F53999"/>
    <w:rsid w:val="00F5485C"/>
    <w:rsid w:val="00F60512"/>
    <w:rsid w:val="00F61CED"/>
    <w:rsid w:val="00F622F0"/>
    <w:rsid w:val="00F656CE"/>
    <w:rsid w:val="00F706D3"/>
    <w:rsid w:val="00F726F5"/>
    <w:rsid w:val="00F7796A"/>
    <w:rsid w:val="00F80AF9"/>
    <w:rsid w:val="00F82C4C"/>
    <w:rsid w:val="00F84B2C"/>
    <w:rsid w:val="00F94D5D"/>
    <w:rsid w:val="00FA6B49"/>
    <w:rsid w:val="00FA7C73"/>
    <w:rsid w:val="00FB185B"/>
    <w:rsid w:val="00FB1CB0"/>
    <w:rsid w:val="00FB6FE1"/>
    <w:rsid w:val="00FC71D3"/>
    <w:rsid w:val="00FC7A54"/>
    <w:rsid w:val="00FD1316"/>
    <w:rsid w:val="00FD5E28"/>
    <w:rsid w:val="00FD602B"/>
    <w:rsid w:val="00FD6C75"/>
    <w:rsid w:val="00FE04D7"/>
    <w:rsid w:val="00FE4560"/>
    <w:rsid w:val="00FF0E10"/>
    <w:rsid w:val="00FF1716"/>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809E6"/>
  <w15:docId w15:val="{BC6D4D16-4C70-4773-8021-D03E8DF7D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12E4E"/>
  </w:style>
  <w:style w:type="paragraph" w:styleId="Antrat1">
    <w:name w:val="heading 1"/>
    <w:basedOn w:val="prastasis"/>
    <w:link w:val="Antrat1Diagrama"/>
    <w:uiPriority w:val="9"/>
    <w:qFormat/>
    <w:rsid w:val="00E91CB6"/>
    <w:pPr>
      <w:widowControl w:val="0"/>
      <w:autoSpaceDE w:val="0"/>
      <w:autoSpaceDN w:val="0"/>
      <w:spacing w:before="177"/>
      <w:ind w:left="224"/>
      <w:outlineLvl w:val="0"/>
    </w:pPr>
    <w:rPr>
      <w:sz w:val="23"/>
      <w:szCs w:val="23"/>
    </w:rPr>
  </w:style>
  <w:style w:type="paragraph" w:styleId="Antrat2">
    <w:name w:val="heading 2"/>
    <w:basedOn w:val="prastasis"/>
    <w:link w:val="Antrat2Diagrama"/>
    <w:uiPriority w:val="9"/>
    <w:unhideWhenUsed/>
    <w:qFormat/>
    <w:rsid w:val="00E91CB6"/>
    <w:pPr>
      <w:widowControl w:val="0"/>
      <w:autoSpaceDE w:val="0"/>
      <w:autoSpaceDN w:val="0"/>
      <w:ind w:left="2948"/>
      <w:outlineLvl w:val="1"/>
    </w:pPr>
    <w:rPr>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sid w:val="00A12E4E"/>
    <w:rPr>
      <w:rFonts w:ascii="Tahoma" w:hAnsi="Tahoma" w:cs="Tahoma"/>
      <w:sz w:val="16"/>
      <w:szCs w:val="16"/>
    </w:rPr>
  </w:style>
  <w:style w:type="character" w:customStyle="1" w:styleId="DebesliotekstasDiagrama">
    <w:name w:val="Debesėlio tekstas Diagrama"/>
    <w:basedOn w:val="Numatytasispastraiposriftas"/>
    <w:link w:val="Debesliotekstas"/>
    <w:rsid w:val="00A12E4E"/>
    <w:rPr>
      <w:rFonts w:ascii="Tahoma" w:hAnsi="Tahoma" w:cs="Tahoma"/>
      <w:sz w:val="16"/>
      <w:szCs w:val="16"/>
    </w:rPr>
  </w:style>
  <w:style w:type="character" w:styleId="Vietosrezervavimoenklotekstas">
    <w:name w:val="Placeholder Text"/>
    <w:basedOn w:val="Numatytasispastraiposriftas"/>
    <w:rsid w:val="00B014BC"/>
    <w:rPr>
      <w:color w:val="808080"/>
    </w:rPr>
  </w:style>
  <w:style w:type="paragraph" w:styleId="Sraopastraipa">
    <w:name w:val="List Paragraph"/>
    <w:basedOn w:val="prastasis"/>
    <w:uiPriority w:val="34"/>
    <w:qFormat/>
    <w:rsid w:val="00EF35D5"/>
    <w:pPr>
      <w:ind w:left="720"/>
      <w:contextualSpacing/>
    </w:pPr>
  </w:style>
  <w:style w:type="paragraph" w:styleId="Antrats">
    <w:name w:val="header"/>
    <w:basedOn w:val="prastasis"/>
    <w:link w:val="AntratsDiagrama"/>
    <w:uiPriority w:val="99"/>
    <w:unhideWhenUsed/>
    <w:rsid w:val="009233CB"/>
    <w:pPr>
      <w:tabs>
        <w:tab w:val="center" w:pos="4819"/>
        <w:tab w:val="right" w:pos="9638"/>
      </w:tabs>
    </w:pPr>
  </w:style>
  <w:style w:type="character" w:customStyle="1" w:styleId="AntratsDiagrama">
    <w:name w:val="Antraštės Diagrama"/>
    <w:basedOn w:val="Numatytasispastraiposriftas"/>
    <w:link w:val="Antrats"/>
    <w:uiPriority w:val="99"/>
    <w:rsid w:val="009233CB"/>
  </w:style>
  <w:style w:type="paragraph" w:styleId="Porat">
    <w:name w:val="footer"/>
    <w:basedOn w:val="prastasis"/>
    <w:link w:val="PoratDiagrama"/>
    <w:unhideWhenUsed/>
    <w:rsid w:val="009233CB"/>
    <w:pPr>
      <w:tabs>
        <w:tab w:val="center" w:pos="4819"/>
        <w:tab w:val="right" w:pos="9638"/>
      </w:tabs>
    </w:pPr>
  </w:style>
  <w:style w:type="character" w:customStyle="1" w:styleId="PoratDiagrama">
    <w:name w:val="Poraštė Diagrama"/>
    <w:basedOn w:val="Numatytasispastraiposriftas"/>
    <w:link w:val="Porat"/>
    <w:rsid w:val="009233CB"/>
  </w:style>
  <w:style w:type="table" w:styleId="Lentelstinklelis">
    <w:name w:val="Table Grid"/>
    <w:basedOn w:val="prastojilentel"/>
    <w:uiPriority w:val="59"/>
    <w:rsid w:val="00562C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2B031B"/>
    <w:rPr>
      <w:color w:val="0000FF" w:themeColor="hyperlink"/>
      <w:u w:val="single"/>
    </w:rPr>
  </w:style>
  <w:style w:type="paragraph" w:styleId="Pagrindinistekstas">
    <w:name w:val="Body Text"/>
    <w:basedOn w:val="prastasis"/>
    <w:link w:val="PagrindinistekstasDiagrama"/>
    <w:uiPriority w:val="99"/>
    <w:semiHidden/>
    <w:unhideWhenUsed/>
    <w:rsid w:val="002B031B"/>
    <w:pPr>
      <w:overflowPunct w:val="0"/>
      <w:autoSpaceDE w:val="0"/>
      <w:autoSpaceDN w:val="0"/>
      <w:adjustRightInd w:val="0"/>
      <w:jc w:val="both"/>
    </w:pPr>
    <w:rPr>
      <w:bCs/>
    </w:rPr>
  </w:style>
  <w:style w:type="character" w:customStyle="1" w:styleId="PagrindinistekstasDiagrama">
    <w:name w:val="Pagrindinis tekstas Diagrama"/>
    <w:basedOn w:val="Numatytasispastraiposriftas"/>
    <w:link w:val="Pagrindinistekstas"/>
    <w:uiPriority w:val="99"/>
    <w:semiHidden/>
    <w:rsid w:val="002B031B"/>
    <w:rPr>
      <w:bCs/>
    </w:rPr>
  </w:style>
  <w:style w:type="character" w:customStyle="1" w:styleId="Antrat1Diagrama">
    <w:name w:val="Antraštė 1 Diagrama"/>
    <w:basedOn w:val="Numatytasispastraiposriftas"/>
    <w:link w:val="Antrat1"/>
    <w:uiPriority w:val="9"/>
    <w:rsid w:val="00E91CB6"/>
    <w:rPr>
      <w:sz w:val="23"/>
      <w:szCs w:val="23"/>
    </w:rPr>
  </w:style>
  <w:style w:type="character" w:customStyle="1" w:styleId="Antrat2Diagrama">
    <w:name w:val="Antraštė 2 Diagrama"/>
    <w:basedOn w:val="Numatytasispastraiposriftas"/>
    <w:link w:val="Antrat2"/>
    <w:uiPriority w:val="9"/>
    <w:rsid w:val="00E91CB6"/>
    <w:rPr>
      <w:b/>
      <w:bCs/>
      <w:sz w:val="22"/>
      <w:szCs w:val="22"/>
    </w:rPr>
  </w:style>
  <w:style w:type="character" w:styleId="Neapdorotaspaminjimas">
    <w:name w:val="Unresolved Mention"/>
    <w:basedOn w:val="Numatytasispastraiposriftas"/>
    <w:uiPriority w:val="99"/>
    <w:semiHidden/>
    <w:unhideWhenUsed/>
    <w:rsid w:val="00E50F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355670">
      <w:bodyDiv w:val="1"/>
      <w:marLeft w:val="0"/>
      <w:marRight w:val="0"/>
      <w:marTop w:val="0"/>
      <w:marBottom w:val="0"/>
      <w:divBdr>
        <w:top w:val="none" w:sz="0" w:space="0" w:color="auto"/>
        <w:left w:val="none" w:sz="0" w:space="0" w:color="auto"/>
        <w:bottom w:val="none" w:sz="0" w:space="0" w:color="auto"/>
        <w:right w:val="none" w:sz="0" w:space="0" w:color="auto"/>
      </w:divBdr>
    </w:div>
    <w:div w:id="296302733">
      <w:bodyDiv w:val="1"/>
      <w:marLeft w:val="0"/>
      <w:marRight w:val="0"/>
      <w:marTop w:val="0"/>
      <w:marBottom w:val="0"/>
      <w:divBdr>
        <w:top w:val="none" w:sz="0" w:space="0" w:color="auto"/>
        <w:left w:val="none" w:sz="0" w:space="0" w:color="auto"/>
        <w:bottom w:val="none" w:sz="0" w:space="0" w:color="auto"/>
        <w:right w:val="none" w:sz="0" w:space="0" w:color="auto"/>
      </w:divBdr>
    </w:div>
    <w:div w:id="503398511">
      <w:bodyDiv w:val="1"/>
      <w:marLeft w:val="0"/>
      <w:marRight w:val="0"/>
      <w:marTop w:val="0"/>
      <w:marBottom w:val="0"/>
      <w:divBdr>
        <w:top w:val="none" w:sz="0" w:space="0" w:color="auto"/>
        <w:left w:val="none" w:sz="0" w:space="0" w:color="auto"/>
        <w:bottom w:val="none" w:sz="0" w:space="0" w:color="auto"/>
        <w:right w:val="none" w:sz="0" w:space="0" w:color="auto"/>
      </w:divBdr>
    </w:div>
    <w:div w:id="646134571">
      <w:bodyDiv w:val="1"/>
      <w:marLeft w:val="0"/>
      <w:marRight w:val="0"/>
      <w:marTop w:val="0"/>
      <w:marBottom w:val="0"/>
      <w:divBdr>
        <w:top w:val="none" w:sz="0" w:space="0" w:color="auto"/>
        <w:left w:val="none" w:sz="0" w:space="0" w:color="auto"/>
        <w:bottom w:val="none" w:sz="0" w:space="0" w:color="auto"/>
        <w:right w:val="none" w:sz="0" w:space="0" w:color="auto"/>
      </w:divBdr>
    </w:div>
    <w:div w:id="1028485679">
      <w:bodyDiv w:val="1"/>
      <w:marLeft w:val="0"/>
      <w:marRight w:val="0"/>
      <w:marTop w:val="0"/>
      <w:marBottom w:val="0"/>
      <w:divBdr>
        <w:top w:val="none" w:sz="0" w:space="0" w:color="auto"/>
        <w:left w:val="none" w:sz="0" w:space="0" w:color="auto"/>
        <w:bottom w:val="none" w:sz="0" w:space="0" w:color="auto"/>
        <w:right w:val="none" w:sz="0" w:space="0" w:color="auto"/>
      </w:divBdr>
    </w:div>
    <w:div w:id="1075124441">
      <w:bodyDiv w:val="1"/>
      <w:marLeft w:val="0"/>
      <w:marRight w:val="0"/>
      <w:marTop w:val="0"/>
      <w:marBottom w:val="0"/>
      <w:divBdr>
        <w:top w:val="none" w:sz="0" w:space="0" w:color="auto"/>
        <w:left w:val="none" w:sz="0" w:space="0" w:color="auto"/>
        <w:bottom w:val="none" w:sz="0" w:space="0" w:color="auto"/>
        <w:right w:val="none" w:sz="0" w:space="0" w:color="auto"/>
      </w:divBdr>
    </w:div>
    <w:div w:id="1148285178">
      <w:bodyDiv w:val="1"/>
      <w:marLeft w:val="0"/>
      <w:marRight w:val="0"/>
      <w:marTop w:val="0"/>
      <w:marBottom w:val="0"/>
      <w:divBdr>
        <w:top w:val="none" w:sz="0" w:space="0" w:color="auto"/>
        <w:left w:val="none" w:sz="0" w:space="0" w:color="auto"/>
        <w:bottom w:val="none" w:sz="0" w:space="0" w:color="auto"/>
        <w:right w:val="none" w:sz="0" w:space="0" w:color="auto"/>
      </w:divBdr>
    </w:div>
    <w:div w:id="1548948694">
      <w:bodyDiv w:val="1"/>
      <w:marLeft w:val="0"/>
      <w:marRight w:val="0"/>
      <w:marTop w:val="0"/>
      <w:marBottom w:val="0"/>
      <w:divBdr>
        <w:top w:val="none" w:sz="0" w:space="0" w:color="auto"/>
        <w:left w:val="none" w:sz="0" w:space="0" w:color="auto"/>
        <w:bottom w:val="none" w:sz="0" w:space="0" w:color="auto"/>
        <w:right w:val="none" w:sz="0" w:space="0" w:color="auto"/>
      </w:divBdr>
    </w:div>
    <w:div w:id="1656762602">
      <w:bodyDiv w:val="1"/>
      <w:marLeft w:val="0"/>
      <w:marRight w:val="0"/>
      <w:marTop w:val="0"/>
      <w:marBottom w:val="0"/>
      <w:divBdr>
        <w:top w:val="none" w:sz="0" w:space="0" w:color="auto"/>
        <w:left w:val="none" w:sz="0" w:space="0" w:color="auto"/>
        <w:bottom w:val="none" w:sz="0" w:space="0" w:color="auto"/>
        <w:right w:val="none" w:sz="0" w:space="0" w:color="auto"/>
      </w:divBdr>
    </w:div>
    <w:div w:id="1706710357">
      <w:bodyDiv w:val="1"/>
      <w:marLeft w:val="0"/>
      <w:marRight w:val="0"/>
      <w:marTop w:val="0"/>
      <w:marBottom w:val="0"/>
      <w:divBdr>
        <w:top w:val="none" w:sz="0" w:space="0" w:color="auto"/>
        <w:left w:val="none" w:sz="0" w:space="0" w:color="auto"/>
        <w:bottom w:val="none" w:sz="0" w:space="0" w:color="auto"/>
        <w:right w:val="none" w:sz="0" w:space="0" w:color="auto"/>
      </w:divBdr>
    </w:div>
    <w:div w:id="1710059223">
      <w:bodyDiv w:val="1"/>
      <w:marLeft w:val="0"/>
      <w:marRight w:val="0"/>
      <w:marTop w:val="0"/>
      <w:marBottom w:val="0"/>
      <w:divBdr>
        <w:top w:val="none" w:sz="0" w:space="0" w:color="auto"/>
        <w:left w:val="none" w:sz="0" w:space="0" w:color="auto"/>
        <w:bottom w:val="none" w:sz="0" w:space="0" w:color="auto"/>
        <w:right w:val="none" w:sz="0" w:space="0" w:color="auto"/>
      </w:divBdr>
    </w:div>
    <w:div w:id="202081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nyksci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nyksci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tena.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nyksciai.lt" TargetMode="Externa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hyperlink" Target="mailto:info@anyksci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c005397655d04aa18055f99185597028.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673E21-D06A-4377-8B73-A37A75339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c005397655d04aa18055f99185597028</Template>
  <TotalTime>27</TotalTime>
  <Pages>11</Pages>
  <Words>4229</Words>
  <Characters>24110</Characters>
  <Application>Microsoft Office Word</Application>
  <DocSecurity>0</DocSecurity>
  <Lines>200</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studentų skatinimo tvarkos aprašo patvirtinimo</vt:lpstr>
      <vt:lpstr/>
    </vt:vector>
  </TitlesOfParts>
  <Manager>2023-11-30</Manager>
  <Company/>
  <LinksUpToDate>false</LinksUpToDate>
  <CharactersWithSpaces>28283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studentų skatinimo tvarkos aprašo patvirtinimo</dc:title>
  <dc:subject>1-TS-316</dc:subject>
  <dc:creator>ANYKŠČIŲ RAJONO SAVIVALDYBĖS TARYBA</dc:creator>
  <cp:lastModifiedBy>MS</cp:lastModifiedBy>
  <cp:revision>17</cp:revision>
  <cp:lastPrinted>2024-12-17T13:18:00Z</cp:lastPrinted>
  <dcterms:created xsi:type="dcterms:W3CDTF">2024-12-27T10:58:00Z</dcterms:created>
  <dcterms:modified xsi:type="dcterms:W3CDTF">2025-01-23T09:35:00Z</dcterms:modified>
  <cp:category>SPRENDIMAS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66a3ea35-fc93-4a72-886b-952f6c4746ed</vt:lpwstr>
  </property>
</Properties>
</file>